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F0C860" w14:textId="77777777" w:rsidR="006E5D65" w:rsidRPr="009A5320" w:rsidRDefault="00997F14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9A5320">
        <w:rPr>
          <w:rFonts w:ascii="Corbel" w:hAnsi="Corbel"/>
          <w:b/>
          <w:bCs/>
          <w:sz w:val="24"/>
          <w:szCs w:val="24"/>
        </w:rPr>
        <w:t xml:space="preserve">   </w:t>
      </w:r>
      <w:r w:rsidR="00CD6897" w:rsidRPr="009A5320">
        <w:rPr>
          <w:rFonts w:ascii="Corbel" w:hAnsi="Corbel"/>
          <w:b/>
          <w:bCs/>
          <w:sz w:val="24"/>
          <w:szCs w:val="24"/>
        </w:rPr>
        <w:tab/>
      </w:r>
      <w:r w:rsidR="00CD6897" w:rsidRPr="009A5320">
        <w:rPr>
          <w:rFonts w:ascii="Corbel" w:hAnsi="Corbel"/>
          <w:b/>
          <w:bCs/>
          <w:sz w:val="24"/>
          <w:szCs w:val="24"/>
        </w:rPr>
        <w:tab/>
      </w:r>
      <w:r w:rsidR="00CD6897" w:rsidRPr="009A5320">
        <w:rPr>
          <w:rFonts w:ascii="Corbel" w:hAnsi="Corbel"/>
          <w:b/>
          <w:bCs/>
          <w:sz w:val="24"/>
          <w:szCs w:val="24"/>
        </w:rPr>
        <w:tab/>
      </w:r>
      <w:r w:rsidR="00CD6897" w:rsidRPr="009A5320">
        <w:rPr>
          <w:rFonts w:ascii="Corbel" w:hAnsi="Corbel"/>
          <w:b/>
          <w:bCs/>
          <w:sz w:val="24"/>
          <w:szCs w:val="24"/>
        </w:rPr>
        <w:tab/>
      </w:r>
      <w:r w:rsidR="00CD6897" w:rsidRPr="009A5320">
        <w:rPr>
          <w:rFonts w:ascii="Corbel" w:hAnsi="Corbel"/>
          <w:b/>
          <w:bCs/>
          <w:sz w:val="24"/>
          <w:szCs w:val="24"/>
        </w:rPr>
        <w:tab/>
      </w:r>
      <w:r w:rsidR="00CD6897" w:rsidRPr="009A5320">
        <w:rPr>
          <w:rFonts w:ascii="Corbel" w:hAnsi="Corbel"/>
          <w:b/>
          <w:bCs/>
          <w:sz w:val="24"/>
          <w:szCs w:val="24"/>
        </w:rPr>
        <w:tab/>
      </w:r>
      <w:r w:rsidR="00D8678B" w:rsidRPr="009A5320">
        <w:rPr>
          <w:rFonts w:ascii="Corbel" w:hAnsi="Corbel"/>
          <w:bCs/>
          <w:i/>
          <w:sz w:val="24"/>
          <w:szCs w:val="24"/>
        </w:rPr>
        <w:t xml:space="preserve">Załącznik nr </w:t>
      </w:r>
      <w:r w:rsidR="006F31E2" w:rsidRPr="009A5320">
        <w:rPr>
          <w:rFonts w:ascii="Corbel" w:hAnsi="Corbel"/>
          <w:bCs/>
          <w:i/>
          <w:sz w:val="24"/>
          <w:szCs w:val="24"/>
        </w:rPr>
        <w:t>1.5</w:t>
      </w:r>
      <w:r w:rsidR="00D8678B" w:rsidRPr="009A5320">
        <w:rPr>
          <w:rFonts w:ascii="Corbel" w:hAnsi="Corbel"/>
          <w:bCs/>
          <w:i/>
          <w:sz w:val="24"/>
          <w:szCs w:val="24"/>
        </w:rPr>
        <w:t xml:space="preserve"> do Zarządzenia</w:t>
      </w:r>
      <w:r w:rsidR="002A22BF" w:rsidRPr="009A5320">
        <w:rPr>
          <w:rFonts w:ascii="Corbel" w:hAnsi="Corbel"/>
          <w:bCs/>
          <w:i/>
          <w:sz w:val="24"/>
          <w:szCs w:val="24"/>
        </w:rPr>
        <w:t xml:space="preserve"> Rektora UR </w:t>
      </w:r>
      <w:r w:rsidR="00CD6897" w:rsidRPr="009A5320">
        <w:rPr>
          <w:rFonts w:ascii="Corbel" w:hAnsi="Corbel"/>
          <w:bCs/>
          <w:i/>
          <w:sz w:val="24"/>
          <w:szCs w:val="24"/>
        </w:rPr>
        <w:t xml:space="preserve"> nr </w:t>
      </w:r>
      <w:r w:rsidR="00F17567" w:rsidRPr="009A5320">
        <w:rPr>
          <w:rFonts w:ascii="Corbel" w:hAnsi="Corbel"/>
          <w:bCs/>
          <w:i/>
          <w:sz w:val="24"/>
          <w:szCs w:val="24"/>
        </w:rPr>
        <w:t>12/2019</w:t>
      </w:r>
    </w:p>
    <w:p w14:paraId="0D43C493" w14:textId="77777777" w:rsidR="0085747A" w:rsidRPr="009A5320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A5320">
        <w:rPr>
          <w:rFonts w:ascii="Corbel" w:hAnsi="Corbel"/>
          <w:b/>
          <w:smallCaps/>
          <w:sz w:val="24"/>
          <w:szCs w:val="24"/>
        </w:rPr>
        <w:t>SYLABUS</w:t>
      </w:r>
    </w:p>
    <w:p w14:paraId="7BD8E9A2" w14:textId="73C09562" w:rsidR="0085747A" w:rsidRPr="009A5320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A5320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A5320">
        <w:rPr>
          <w:rFonts w:ascii="Corbel" w:hAnsi="Corbel"/>
          <w:b/>
          <w:smallCaps/>
          <w:sz w:val="24"/>
          <w:szCs w:val="24"/>
        </w:rPr>
        <w:t xml:space="preserve">  </w:t>
      </w:r>
      <w:r w:rsidR="008B1873">
        <w:rPr>
          <w:rFonts w:ascii="Corbel" w:hAnsi="Corbel"/>
          <w:i/>
          <w:smallCaps/>
          <w:sz w:val="24"/>
          <w:szCs w:val="24"/>
        </w:rPr>
        <w:t>202</w:t>
      </w:r>
      <w:r w:rsidR="007D717A">
        <w:rPr>
          <w:rFonts w:ascii="Corbel" w:hAnsi="Corbel"/>
          <w:i/>
          <w:smallCaps/>
          <w:sz w:val="24"/>
          <w:szCs w:val="24"/>
        </w:rPr>
        <w:t>2</w:t>
      </w:r>
      <w:r w:rsidR="008B1873">
        <w:rPr>
          <w:rFonts w:ascii="Corbel" w:hAnsi="Corbel"/>
          <w:i/>
          <w:smallCaps/>
          <w:sz w:val="24"/>
          <w:szCs w:val="24"/>
        </w:rPr>
        <w:t>–202</w:t>
      </w:r>
      <w:r w:rsidR="007D717A">
        <w:rPr>
          <w:rFonts w:ascii="Corbel" w:hAnsi="Corbel"/>
          <w:i/>
          <w:smallCaps/>
          <w:sz w:val="24"/>
          <w:szCs w:val="24"/>
        </w:rPr>
        <w:t>5</w:t>
      </w:r>
    </w:p>
    <w:p w14:paraId="4B87DF75" w14:textId="77777777" w:rsidR="0085747A" w:rsidRPr="009A5320" w:rsidRDefault="00EA4832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9A5320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B1873">
        <w:rPr>
          <w:rFonts w:ascii="Corbel" w:hAnsi="Corbel"/>
          <w:i/>
          <w:sz w:val="24"/>
          <w:szCs w:val="24"/>
        </w:rPr>
        <w:tab/>
      </w:r>
      <w:r w:rsidR="0085747A" w:rsidRPr="009A5320">
        <w:rPr>
          <w:rFonts w:ascii="Corbel" w:hAnsi="Corbel"/>
          <w:i/>
          <w:sz w:val="24"/>
          <w:szCs w:val="24"/>
        </w:rPr>
        <w:t>(skrajne daty</w:t>
      </w:r>
      <w:r w:rsidR="0085747A" w:rsidRPr="009A5320">
        <w:rPr>
          <w:rFonts w:ascii="Corbel" w:hAnsi="Corbel"/>
          <w:sz w:val="24"/>
          <w:szCs w:val="24"/>
        </w:rPr>
        <w:t>)</w:t>
      </w:r>
    </w:p>
    <w:p w14:paraId="3694608C" w14:textId="5943BCF2" w:rsidR="00445970" w:rsidRPr="009A5320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9A5320">
        <w:rPr>
          <w:rFonts w:ascii="Corbel" w:hAnsi="Corbel"/>
          <w:sz w:val="24"/>
          <w:szCs w:val="24"/>
        </w:rPr>
        <w:tab/>
      </w:r>
      <w:r w:rsidRPr="009A5320">
        <w:rPr>
          <w:rFonts w:ascii="Corbel" w:hAnsi="Corbel"/>
          <w:sz w:val="24"/>
          <w:szCs w:val="24"/>
        </w:rPr>
        <w:tab/>
      </w:r>
      <w:r w:rsidRPr="009A5320">
        <w:rPr>
          <w:rFonts w:ascii="Corbel" w:hAnsi="Corbel"/>
          <w:sz w:val="24"/>
          <w:szCs w:val="24"/>
        </w:rPr>
        <w:tab/>
      </w:r>
      <w:r w:rsidRPr="009A5320">
        <w:rPr>
          <w:rFonts w:ascii="Corbel" w:hAnsi="Corbel"/>
          <w:sz w:val="24"/>
          <w:szCs w:val="24"/>
        </w:rPr>
        <w:tab/>
      </w:r>
      <w:r w:rsidR="00BC1A4F">
        <w:rPr>
          <w:rFonts w:ascii="Corbel" w:hAnsi="Corbel"/>
          <w:sz w:val="24"/>
          <w:szCs w:val="24"/>
        </w:rPr>
        <w:tab/>
      </w:r>
      <w:r w:rsidR="009A5320" w:rsidRPr="009A5320">
        <w:rPr>
          <w:rFonts w:ascii="Corbel" w:hAnsi="Corbel"/>
          <w:sz w:val="24"/>
          <w:szCs w:val="24"/>
        </w:rPr>
        <w:t xml:space="preserve">Rok akademicki </w:t>
      </w:r>
      <w:r w:rsidR="008B1873">
        <w:rPr>
          <w:rFonts w:ascii="Corbel" w:hAnsi="Corbel"/>
          <w:sz w:val="20"/>
          <w:szCs w:val="20"/>
        </w:rPr>
        <w:t>202</w:t>
      </w:r>
      <w:r w:rsidR="007D717A">
        <w:rPr>
          <w:rFonts w:ascii="Corbel" w:hAnsi="Corbel"/>
          <w:sz w:val="20"/>
          <w:szCs w:val="20"/>
        </w:rPr>
        <w:t>4</w:t>
      </w:r>
      <w:r w:rsidR="008B1873">
        <w:rPr>
          <w:rFonts w:ascii="Corbel" w:hAnsi="Corbel"/>
          <w:sz w:val="20"/>
          <w:szCs w:val="20"/>
        </w:rPr>
        <w:t>/202</w:t>
      </w:r>
      <w:r w:rsidR="007D717A">
        <w:rPr>
          <w:rFonts w:ascii="Corbel" w:hAnsi="Corbel"/>
          <w:sz w:val="20"/>
          <w:szCs w:val="20"/>
        </w:rPr>
        <w:t>5</w:t>
      </w:r>
    </w:p>
    <w:p w14:paraId="7548BAEA" w14:textId="77777777" w:rsidR="0085747A" w:rsidRPr="009A5320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2379DF8" w14:textId="77777777" w:rsidR="0085747A" w:rsidRPr="009A5320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A5320">
        <w:rPr>
          <w:rFonts w:ascii="Corbel" w:hAnsi="Corbel"/>
          <w:szCs w:val="24"/>
        </w:rPr>
        <w:t xml:space="preserve">1. </w:t>
      </w:r>
      <w:r w:rsidR="0085747A" w:rsidRPr="009A5320">
        <w:rPr>
          <w:rFonts w:ascii="Corbel" w:hAnsi="Corbel"/>
          <w:szCs w:val="24"/>
        </w:rPr>
        <w:t xml:space="preserve">Podstawowe </w:t>
      </w:r>
      <w:r w:rsidR="00445970" w:rsidRPr="009A532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A5320" w14:paraId="6DB02E5A" w14:textId="77777777" w:rsidTr="001C1ADE">
        <w:tc>
          <w:tcPr>
            <w:tcW w:w="2694" w:type="dxa"/>
            <w:vAlign w:val="center"/>
          </w:tcPr>
          <w:p w14:paraId="2AB3E96B" w14:textId="77777777" w:rsidR="0085747A" w:rsidRPr="009A5320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A5320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30E7BCC" w14:textId="77777777" w:rsidR="0085747A" w:rsidRPr="008B1873" w:rsidRDefault="00C853D3" w:rsidP="001C1AD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8B1873">
              <w:rPr>
                <w:rFonts w:ascii="Corbel" w:hAnsi="Corbel"/>
                <w:sz w:val="24"/>
                <w:szCs w:val="24"/>
              </w:rPr>
              <w:t>Demografia</w:t>
            </w:r>
          </w:p>
        </w:tc>
      </w:tr>
      <w:tr w:rsidR="0085747A" w:rsidRPr="009A5320" w14:paraId="002C9EBD" w14:textId="77777777" w:rsidTr="001C1ADE">
        <w:tc>
          <w:tcPr>
            <w:tcW w:w="2694" w:type="dxa"/>
            <w:vAlign w:val="center"/>
          </w:tcPr>
          <w:p w14:paraId="1AEF2C75" w14:textId="77777777" w:rsidR="0085747A" w:rsidRPr="009A5320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A5320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A5320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4893E6C" w14:textId="77777777" w:rsidR="0085747A" w:rsidRPr="009A5320" w:rsidRDefault="003C1B86" w:rsidP="0076214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A5320">
              <w:rPr>
                <w:rFonts w:ascii="Corbel" w:hAnsi="Corbel"/>
                <w:b w:val="0"/>
                <w:sz w:val="24"/>
                <w:szCs w:val="24"/>
              </w:rPr>
              <w:t>P1S[5]F_0</w:t>
            </w:r>
            <w:r w:rsidR="0076214C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  <w:tr w:rsidR="0085747A" w:rsidRPr="009A5320" w14:paraId="28C967BD" w14:textId="77777777" w:rsidTr="001C1ADE">
        <w:tc>
          <w:tcPr>
            <w:tcW w:w="2694" w:type="dxa"/>
            <w:vAlign w:val="center"/>
          </w:tcPr>
          <w:p w14:paraId="4AD2628B" w14:textId="77777777" w:rsidR="0085747A" w:rsidRPr="009A5320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A5320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9A5320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41B5CF2" w14:textId="77777777" w:rsidR="0085747A" w:rsidRPr="009A5320" w:rsidRDefault="003C1B86" w:rsidP="001C1AD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A5320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A5320" w14:paraId="52787850" w14:textId="77777777" w:rsidTr="001C1ADE">
        <w:tc>
          <w:tcPr>
            <w:tcW w:w="2694" w:type="dxa"/>
            <w:vAlign w:val="center"/>
          </w:tcPr>
          <w:p w14:paraId="519D7D80" w14:textId="77777777" w:rsidR="0085747A" w:rsidRPr="009A532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A5320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1E4680D" w14:textId="19AB3CAF" w:rsidR="0085747A" w:rsidRPr="009A5320" w:rsidRDefault="00BC1A4F" w:rsidP="001C1AD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C1A4F">
              <w:rPr>
                <w:rFonts w:ascii="Corbel" w:hAnsi="Corbel"/>
                <w:b w:val="0"/>
                <w:sz w:val="24"/>
                <w:szCs w:val="24"/>
              </w:rPr>
              <w:t>Instytut Nauk Socjologicznych</w:t>
            </w:r>
          </w:p>
        </w:tc>
        <w:bookmarkStart w:id="0" w:name="_GoBack"/>
        <w:bookmarkEnd w:id="0"/>
      </w:tr>
      <w:tr w:rsidR="0085747A" w:rsidRPr="009A5320" w14:paraId="7DE685F7" w14:textId="77777777" w:rsidTr="001C1ADE">
        <w:tc>
          <w:tcPr>
            <w:tcW w:w="2694" w:type="dxa"/>
            <w:vAlign w:val="center"/>
          </w:tcPr>
          <w:p w14:paraId="72AC7ABD" w14:textId="77777777" w:rsidR="0085747A" w:rsidRPr="009A532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A5320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DED9128" w14:textId="77777777" w:rsidR="0085747A" w:rsidRPr="009A5320" w:rsidRDefault="00C853D3" w:rsidP="001C1AD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A5320">
              <w:rPr>
                <w:rFonts w:ascii="Corbel" w:hAnsi="Corbel"/>
                <w:b w:val="0"/>
                <w:sz w:val="24"/>
                <w:szCs w:val="24"/>
              </w:rPr>
              <w:t>Praca socjalna</w:t>
            </w:r>
          </w:p>
        </w:tc>
      </w:tr>
      <w:tr w:rsidR="0085747A" w:rsidRPr="009A5320" w14:paraId="5F954FD1" w14:textId="77777777" w:rsidTr="001C1ADE">
        <w:tc>
          <w:tcPr>
            <w:tcW w:w="2694" w:type="dxa"/>
            <w:vAlign w:val="center"/>
          </w:tcPr>
          <w:p w14:paraId="0FAE5E27" w14:textId="77777777" w:rsidR="0085747A" w:rsidRPr="009A5320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A5320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F5EB6BD" w14:textId="77777777" w:rsidR="0085747A" w:rsidRPr="009A5320" w:rsidRDefault="003C1B86" w:rsidP="001C1AD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A5320"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3C1B86" w:rsidRPr="009A5320" w14:paraId="27F5EE80" w14:textId="77777777" w:rsidTr="001C1ADE">
        <w:tc>
          <w:tcPr>
            <w:tcW w:w="2694" w:type="dxa"/>
            <w:vAlign w:val="center"/>
          </w:tcPr>
          <w:p w14:paraId="7E23F8FC" w14:textId="77777777" w:rsidR="003C1B86" w:rsidRPr="009A5320" w:rsidRDefault="003C1B8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A5320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513E99C" w14:textId="77777777" w:rsidR="003C1B86" w:rsidRPr="009A5320" w:rsidRDefault="003C1B86" w:rsidP="001C1AD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A5320">
              <w:rPr>
                <w:rFonts w:ascii="Corbel" w:hAnsi="Corbel"/>
                <w:sz w:val="24"/>
                <w:szCs w:val="24"/>
              </w:rPr>
              <w:t>ogólnoakademicki</w:t>
            </w:r>
          </w:p>
        </w:tc>
      </w:tr>
      <w:tr w:rsidR="003C1B86" w:rsidRPr="009A5320" w14:paraId="253099B7" w14:textId="77777777" w:rsidTr="001C1ADE">
        <w:tc>
          <w:tcPr>
            <w:tcW w:w="2694" w:type="dxa"/>
            <w:vAlign w:val="center"/>
          </w:tcPr>
          <w:p w14:paraId="20CB5C66" w14:textId="77777777" w:rsidR="003C1B86" w:rsidRPr="009A5320" w:rsidRDefault="003C1B8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A5320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4A47BDD" w14:textId="77777777" w:rsidR="003C1B86" w:rsidRPr="009A5320" w:rsidRDefault="003C1B86" w:rsidP="001C1AD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A5320">
              <w:rPr>
                <w:rFonts w:ascii="Corbel" w:hAnsi="Corbel"/>
                <w:sz w:val="24"/>
                <w:szCs w:val="24"/>
              </w:rPr>
              <w:t>stacjonarne</w:t>
            </w:r>
          </w:p>
        </w:tc>
      </w:tr>
      <w:tr w:rsidR="003C1B86" w:rsidRPr="009A5320" w14:paraId="03B56AEF" w14:textId="77777777" w:rsidTr="001C1ADE">
        <w:tc>
          <w:tcPr>
            <w:tcW w:w="2694" w:type="dxa"/>
            <w:vAlign w:val="center"/>
          </w:tcPr>
          <w:p w14:paraId="5485BF72" w14:textId="77777777" w:rsidR="003C1B86" w:rsidRPr="009A5320" w:rsidRDefault="003C1B8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A5320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A0E5A92" w14:textId="77777777" w:rsidR="003C1B86" w:rsidRPr="009A5320" w:rsidRDefault="003C1B86" w:rsidP="001C1AD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A5320">
              <w:rPr>
                <w:rFonts w:ascii="Corbel" w:hAnsi="Corbel"/>
                <w:sz w:val="24"/>
                <w:szCs w:val="24"/>
              </w:rPr>
              <w:t>Rok 3, semestr V</w:t>
            </w:r>
          </w:p>
        </w:tc>
      </w:tr>
      <w:tr w:rsidR="003C1B86" w:rsidRPr="009A5320" w14:paraId="197AFEBA" w14:textId="77777777" w:rsidTr="001C1ADE">
        <w:tc>
          <w:tcPr>
            <w:tcW w:w="2694" w:type="dxa"/>
            <w:vAlign w:val="center"/>
          </w:tcPr>
          <w:p w14:paraId="61D408C5" w14:textId="77777777" w:rsidR="003C1B86" w:rsidRPr="009A5320" w:rsidRDefault="003C1B8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A5320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E616561" w14:textId="77777777" w:rsidR="003C1B86" w:rsidRPr="009A5320" w:rsidRDefault="003C1B86" w:rsidP="001C1AD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A5320">
              <w:rPr>
                <w:rFonts w:ascii="Corbel" w:hAnsi="Corbel"/>
                <w:sz w:val="24"/>
                <w:szCs w:val="24"/>
              </w:rPr>
              <w:t>fakultatywny</w:t>
            </w:r>
          </w:p>
        </w:tc>
      </w:tr>
      <w:tr w:rsidR="003C1B86" w:rsidRPr="009A5320" w14:paraId="4DCAF634" w14:textId="77777777" w:rsidTr="001C1ADE">
        <w:tc>
          <w:tcPr>
            <w:tcW w:w="2694" w:type="dxa"/>
            <w:vAlign w:val="center"/>
          </w:tcPr>
          <w:p w14:paraId="1E8AD9CC" w14:textId="77777777" w:rsidR="003C1B86" w:rsidRPr="009A5320" w:rsidRDefault="003C1B8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A5320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FD231BD" w14:textId="77777777" w:rsidR="003C1B86" w:rsidRPr="009A5320" w:rsidRDefault="003C1B86" w:rsidP="001C1AD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A5320">
              <w:rPr>
                <w:rFonts w:ascii="Corbel" w:hAnsi="Corbel"/>
                <w:sz w:val="24"/>
                <w:szCs w:val="24"/>
              </w:rPr>
              <w:t>jęz. polski</w:t>
            </w:r>
          </w:p>
        </w:tc>
      </w:tr>
      <w:tr w:rsidR="003C1B86" w:rsidRPr="009A5320" w14:paraId="01725242" w14:textId="77777777" w:rsidTr="001C1ADE">
        <w:tc>
          <w:tcPr>
            <w:tcW w:w="2694" w:type="dxa"/>
            <w:vAlign w:val="center"/>
          </w:tcPr>
          <w:p w14:paraId="7E53FADC" w14:textId="77777777" w:rsidR="003C1B86" w:rsidRPr="009A5320" w:rsidRDefault="003C1B8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A5320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6CBBF2E" w14:textId="77777777" w:rsidR="003C1B86" w:rsidRPr="009A5320" w:rsidRDefault="003C1B86" w:rsidP="001C1AD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A5320">
              <w:rPr>
                <w:rFonts w:ascii="Corbel" w:hAnsi="Corbel"/>
                <w:sz w:val="24"/>
                <w:szCs w:val="24"/>
              </w:rPr>
              <w:t>Jan Gałkowski</w:t>
            </w:r>
          </w:p>
        </w:tc>
      </w:tr>
      <w:tr w:rsidR="003C1B86" w:rsidRPr="009A5320" w14:paraId="18DF248C" w14:textId="77777777" w:rsidTr="001C1ADE">
        <w:tc>
          <w:tcPr>
            <w:tcW w:w="2694" w:type="dxa"/>
            <w:vAlign w:val="center"/>
          </w:tcPr>
          <w:p w14:paraId="19CA5BE9" w14:textId="77777777" w:rsidR="003C1B86" w:rsidRPr="009A5320" w:rsidRDefault="003C1B8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A5320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334BA63" w14:textId="77777777" w:rsidR="003C1B86" w:rsidRPr="009A5320" w:rsidRDefault="003C1B86" w:rsidP="001C1AD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A5320">
              <w:rPr>
                <w:rFonts w:ascii="Corbel" w:hAnsi="Corbel"/>
                <w:sz w:val="24"/>
                <w:szCs w:val="24"/>
              </w:rPr>
              <w:t>Jan Gałkowski</w:t>
            </w:r>
          </w:p>
        </w:tc>
      </w:tr>
    </w:tbl>
    <w:p w14:paraId="4389D003" w14:textId="77777777" w:rsidR="0085747A" w:rsidRPr="009A5320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A5320">
        <w:rPr>
          <w:rFonts w:ascii="Corbel" w:hAnsi="Corbel"/>
          <w:sz w:val="24"/>
          <w:szCs w:val="24"/>
        </w:rPr>
        <w:t xml:space="preserve">* </w:t>
      </w:r>
      <w:r w:rsidRPr="009A5320">
        <w:rPr>
          <w:rFonts w:ascii="Corbel" w:hAnsi="Corbel"/>
          <w:i/>
          <w:sz w:val="24"/>
          <w:szCs w:val="24"/>
        </w:rPr>
        <w:t>-</w:t>
      </w:r>
      <w:r w:rsidR="00B90885" w:rsidRPr="009A5320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9A5320">
        <w:rPr>
          <w:rFonts w:ascii="Corbel" w:hAnsi="Corbel"/>
          <w:b w:val="0"/>
          <w:sz w:val="24"/>
          <w:szCs w:val="24"/>
        </w:rPr>
        <w:t>e,</w:t>
      </w:r>
      <w:r w:rsidRPr="009A5320">
        <w:rPr>
          <w:rFonts w:ascii="Corbel" w:hAnsi="Corbel"/>
          <w:i/>
          <w:sz w:val="24"/>
          <w:szCs w:val="24"/>
        </w:rPr>
        <w:t xml:space="preserve"> </w:t>
      </w:r>
      <w:r w:rsidRPr="009A5320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9A5320">
        <w:rPr>
          <w:rFonts w:ascii="Corbel" w:hAnsi="Corbel"/>
          <w:b w:val="0"/>
          <w:i/>
          <w:sz w:val="24"/>
          <w:szCs w:val="24"/>
        </w:rPr>
        <w:t>w Jednostce</w:t>
      </w:r>
    </w:p>
    <w:p w14:paraId="18FDDE51" w14:textId="77777777" w:rsidR="0085747A" w:rsidRPr="009A5320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A5320">
        <w:rPr>
          <w:rFonts w:ascii="Corbel" w:hAnsi="Corbel"/>
          <w:sz w:val="24"/>
          <w:szCs w:val="24"/>
        </w:rPr>
        <w:t>1.</w:t>
      </w:r>
      <w:r w:rsidR="00E22FBC" w:rsidRPr="009A5320">
        <w:rPr>
          <w:rFonts w:ascii="Corbel" w:hAnsi="Corbel"/>
          <w:sz w:val="24"/>
          <w:szCs w:val="24"/>
        </w:rPr>
        <w:t>1</w:t>
      </w:r>
      <w:r w:rsidRPr="009A5320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E4695B4" w14:textId="77777777" w:rsidR="00923D7D" w:rsidRPr="009A5320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A5320" w14:paraId="265DB449" w14:textId="77777777" w:rsidTr="008B1873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9F0C8" w14:textId="77777777" w:rsidR="00015B8F" w:rsidRPr="009A5320" w:rsidRDefault="00015B8F" w:rsidP="008B187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A5320">
              <w:rPr>
                <w:rFonts w:ascii="Corbel" w:hAnsi="Corbel"/>
                <w:szCs w:val="24"/>
              </w:rPr>
              <w:t>Semestr</w:t>
            </w:r>
          </w:p>
          <w:p w14:paraId="2DC7130E" w14:textId="77777777" w:rsidR="00015B8F" w:rsidRPr="009A5320" w:rsidRDefault="002B5EA0" w:rsidP="008B187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A5320">
              <w:rPr>
                <w:rFonts w:ascii="Corbel" w:hAnsi="Corbel"/>
                <w:szCs w:val="24"/>
              </w:rPr>
              <w:t>(</w:t>
            </w:r>
            <w:r w:rsidR="00363F78" w:rsidRPr="009A5320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2D73A" w14:textId="77777777" w:rsidR="00015B8F" w:rsidRPr="009A5320" w:rsidRDefault="00015B8F" w:rsidP="008B187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A5320">
              <w:rPr>
                <w:rFonts w:ascii="Corbel" w:hAnsi="Corbel"/>
                <w:szCs w:val="24"/>
              </w:rPr>
              <w:t>Wykł</w:t>
            </w:r>
            <w:proofErr w:type="spellEnd"/>
            <w:r w:rsidRPr="009A532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7AF6D" w14:textId="77777777" w:rsidR="00015B8F" w:rsidRPr="009A5320" w:rsidRDefault="00015B8F" w:rsidP="008B187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A5320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1BCE5" w14:textId="77777777" w:rsidR="00015B8F" w:rsidRPr="009A5320" w:rsidRDefault="00015B8F" w:rsidP="008B187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A5320">
              <w:rPr>
                <w:rFonts w:ascii="Corbel" w:hAnsi="Corbel"/>
                <w:szCs w:val="24"/>
              </w:rPr>
              <w:t>Konw</w:t>
            </w:r>
            <w:proofErr w:type="spellEnd"/>
            <w:r w:rsidRPr="009A532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85DEE" w14:textId="77777777" w:rsidR="00015B8F" w:rsidRPr="009A5320" w:rsidRDefault="00015B8F" w:rsidP="008B187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A5320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84AE7" w14:textId="77777777" w:rsidR="00015B8F" w:rsidRPr="009A5320" w:rsidRDefault="00015B8F" w:rsidP="008B187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A5320">
              <w:rPr>
                <w:rFonts w:ascii="Corbel" w:hAnsi="Corbel"/>
                <w:szCs w:val="24"/>
              </w:rPr>
              <w:t>Sem</w:t>
            </w:r>
            <w:proofErr w:type="spellEnd"/>
            <w:r w:rsidRPr="009A532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E58C9" w14:textId="77777777" w:rsidR="00015B8F" w:rsidRPr="009A5320" w:rsidRDefault="00015B8F" w:rsidP="008B187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A5320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0DAD4" w14:textId="77777777" w:rsidR="00015B8F" w:rsidRPr="009A5320" w:rsidRDefault="00015B8F" w:rsidP="008B187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A5320">
              <w:rPr>
                <w:rFonts w:ascii="Corbel" w:hAnsi="Corbel"/>
                <w:szCs w:val="24"/>
              </w:rPr>
              <w:t>Prakt</w:t>
            </w:r>
            <w:proofErr w:type="spellEnd"/>
            <w:r w:rsidRPr="009A532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7DF9D" w14:textId="77777777" w:rsidR="00015B8F" w:rsidRPr="009A5320" w:rsidRDefault="00015B8F" w:rsidP="008B187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A5320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A79C0" w14:textId="77777777" w:rsidR="00015B8F" w:rsidRPr="009A5320" w:rsidRDefault="00015B8F" w:rsidP="008B1873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A5320">
              <w:rPr>
                <w:rFonts w:ascii="Corbel" w:hAnsi="Corbel"/>
                <w:b/>
                <w:szCs w:val="24"/>
              </w:rPr>
              <w:t>Liczba pkt</w:t>
            </w:r>
            <w:r w:rsidR="00B90885" w:rsidRPr="009A5320">
              <w:rPr>
                <w:rFonts w:ascii="Corbel" w:hAnsi="Corbel"/>
                <w:b/>
                <w:szCs w:val="24"/>
              </w:rPr>
              <w:t>.</w:t>
            </w:r>
            <w:r w:rsidRPr="009A5320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A5320" w14:paraId="10D82F62" w14:textId="77777777" w:rsidTr="008B1873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A1FD2" w14:textId="77777777" w:rsidR="00015B8F" w:rsidRPr="009A5320" w:rsidRDefault="003C1B86" w:rsidP="008B187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A5320"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3AA30" w14:textId="77777777" w:rsidR="00015B8F" w:rsidRPr="009A5320" w:rsidRDefault="003C1B86" w:rsidP="008B187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A5320">
              <w:rPr>
                <w:rFonts w:ascii="Corbel" w:hAnsi="Corbel"/>
                <w:sz w:val="24"/>
                <w:szCs w:val="24"/>
              </w:rPr>
              <w:t>--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4A052" w14:textId="77777777" w:rsidR="00015B8F" w:rsidRPr="009A5320" w:rsidRDefault="003C1B86" w:rsidP="008B187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A5320">
              <w:rPr>
                <w:rFonts w:ascii="Corbel" w:hAnsi="Corbel"/>
                <w:sz w:val="24"/>
                <w:szCs w:val="24"/>
              </w:rPr>
              <w:t>--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73C10" w14:textId="77777777" w:rsidR="00015B8F" w:rsidRPr="009A5320" w:rsidRDefault="003C1B86" w:rsidP="008B187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A5320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7F63A" w14:textId="77777777" w:rsidR="00015B8F" w:rsidRPr="009A5320" w:rsidRDefault="003C1B86" w:rsidP="008B187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A5320">
              <w:rPr>
                <w:rFonts w:ascii="Corbel" w:hAnsi="Corbel"/>
                <w:sz w:val="24"/>
                <w:szCs w:val="24"/>
              </w:rPr>
              <w:t>--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DBC53" w14:textId="77777777" w:rsidR="00015B8F" w:rsidRPr="009A5320" w:rsidRDefault="003C1B86" w:rsidP="008B187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A5320">
              <w:rPr>
                <w:rFonts w:ascii="Corbel" w:hAnsi="Corbel"/>
                <w:sz w:val="24"/>
                <w:szCs w:val="24"/>
              </w:rPr>
              <w:t>--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EB143" w14:textId="77777777" w:rsidR="00015B8F" w:rsidRPr="009A5320" w:rsidRDefault="003C1B86" w:rsidP="008B187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A5320">
              <w:rPr>
                <w:rFonts w:ascii="Corbel" w:hAnsi="Corbel"/>
                <w:sz w:val="24"/>
                <w:szCs w:val="24"/>
              </w:rPr>
              <w:t>--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353DF" w14:textId="77777777" w:rsidR="00015B8F" w:rsidRPr="009A5320" w:rsidRDefault="003C1B86" w:rsidP="008B187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A5320">
              <w:rPr>
                <w:rFonts w:ascii="Corbel" w:hAnsi="Corbel"/>
                <w:sz w:val="24"/>
                <w:szCs w:val="24"/>
              </w:rPr>
              <w:t>--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56782" w14:textId="77777777" w:rsidR="00015B8F" w:rsidRPr="009A5320" w:rsidRDefault="003C1B86" w:rsidP="008B187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A5320">
              <w:rPr>
                <w:rFonts w:ascii="Corbel" w:hAnsi="Corbel"/>
                <w:sz w:val="24"/>
                <w:szCs w:val="24"/>
              </w:rPr>
              <w:t>--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0A35E" w14:textId="77777777" w:rsidR="00015B8F" w:rsidRPr="009A5320" w:rsidRDefault="003C1B86" w:rsidP="008B187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A5320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09E7B19" w14:textId="77777777" w:rsidR="00923D7D" w:rsidRPr="009A5320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E54645" w14:textId="77777777" w:rsidR="0085747A" w:rsidRPr="009A5320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A5320">
        <w:rPr>
          <w:rFonts w:ascii="Corbel" w:hAnsi="Corbel"/>
          <w:smallCaps w:val="0"/>
          <w:szCs w:val="24"/>
        </w:rPr>
        <w:t>1.</w:t>
      </w:r>
      <w:r w:rsidR="00E22FBC" w:rsidRPr="009A5320">
        <w:rPr>
          <w:rFonts w:ascii="Corbel" w:hAnsi="Corbel"/>
          <w:smallCaps w:val="0"/>
          <w:szCs w:val="24"/>
        </w:rPr>
        <w:t>2</w:t>
      </w:r>
      <w:r w:rsidR="00F83B28" w:rsidRPr="009A5320">
        <w:rPr>
          <w:rFonts w:ascii="Corbel" w:hAnsi="Corbel"/>
          <w:smallCaps w:val="0"/>
          <w:szCs w:val="24"/>
        </w:rPr>
        <w:t>.</w:t>
      </w:r>
      <w:r w:rsidR="00F83B28" w:rsidRPr="009A5320">
        <w:rPr>
          <w:rFonts w:ascii="Corbel" w:hAnsi="Corbel"/>
          <w:smallCaps w:val="0"/>
          <w:szCs w:val="24"/>
        </w:rPr>
        <w:tab/>
      </w:r>
      <w:r w:rsidRPr="009A5320">
        <w:rPr>
          <w:rFonts w:ascii="Corbel" w:hAnsi="Corbel"/>
          <w:smallCaps w:val="0"/>
          <w:szCs w:val="24"/>
        </w:rPr>
        <w:t xml:space="preserve">Sposób realizacji zajęć  </w:t>
      </w:r>
    </w:p>
    <w:p w14:paraId="78C5BD40" w14:textId="77777777" w:rsidR="008B1873" w:rsidRDefault="008B1873" w:rsidP="00F83B28">
      <w:pPr>
        <w:pStyle w:val="Punktygwne"/>
        <w:spacing w:before="0" w:after="0"/>
        <w:ind w:left="709"/>
        <w:rPr>
          <w:rFonts w:ascii="Corbel" w:eastAsia="MS Gothic" w:hAnsi="Corbel" w:cs="MS Gothic"/>
          <w:i/>
          <w:szCs w:val="24"/>
        </w:rPr>
      </w:pPr>
    </w:p>
    <w:p w14:paraId="54FA2793" w14:textId="77777777" w:rsidR="0085747A" w:rsidRPr="009A5320" w:rsidRDefault="003C1B8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5320">
        <w:rPr>
          <w:rFonts w:ascii="Corbel" w:eastAsia="MS Gothic" w:hAnsi="Corbel" w:cs="MS Gothic"/>
          <w:i/>
          <w:szCs w:val="24"/>
        </w:rPr>
        <w:t>X</w:t>
      </w:r>
      <w:r w:rsidR="0085747A" w:rsidRPr="009A5320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BCD1ED3" w14:textId="77777777" w:rsidR="0085747A" w:rsidRPr="009A5320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5320">
        <w:rPr>
          <w:rFonts w:ascii="MS Gothic" w:eastAsia="MS Gothic" w:hAnsi="MS Gothic" w:cs="MS Gothic" w:hint="eastAsia"/>
          <w:b w:val="0"/>
          <w:szCs w:val="24"/>
        </w:rPr>
        <w:t>☐</w:t>
      </w:r>
      <w:r w:rsidRPr="009A5320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7245820" w14:textId="77777777" w:rsidR="0085747A" w:rsidRPr="009A5320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8558470" w14:textId="77777777" w:rsidR="00E22FBC" w:rsidRPr="009A5320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A5320">
        <w:rPr>
          <w:rFonts w:ascii="Corbel" w:hAnsi="Corbel"/>
          <w:smallCaps w:val="0"/>
          <w:szCs w:val="24"/>
        </w:rPr>
        <w:t xml:space="preserve">1.3 </w:t>
      </w:r>
      <w:r w:rsidR="00F83B28" w:rsidRPr="009A5320">
        <w:rPr>
          <w:rFonts w:ascii="Corbel" w:hAnsi="Corbel"/>
          <w:smallCaps w:val="0"/>
          <w:szCs w:val="24"/>
        </w:rPr>
        <w:tab/>
      </w:r>
      <w:r w:rsidRPr="009A5320">
        <w:rPr>
          <w:rFonts w:ascii="Corbel" w:hAnsi="Corbel"/>
          <w:smallCaps w:val="0"/>
          <w:szCs w:val="24"/>
        </w:rPr>
        <w:t>For</w:t>
      </w:r>
      <w:r w:rsidR="00445970" w:rsidRPr="009A5320">
        <w:rPr>
          <w:rFonts w:ascii="Corbel" w:hAnsi="Corbel"/>
          <w:smallCaps w:val="0"/>
          <w:szCs w:val="24"/>
        </w:rPr>
        <w:t xml:space="preserve">ma zaliczenia przedmiotu </w:t>
      </w:r>
      <w:r w:rsidRPr="009A5320">
        <w:rPr>
          <w:rFonts w:ascii="Corbel" w:hAnsi="Corbel"/>
          <w:smallCaps w:val="0"/>
          <w:szCs w:val="24"/>
        </w:rPr>
        <w:t xml:space="preserve"> (z toku) </w:t>
      </w:r>
      <w:r w:rsidRPr="009A5320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3C69B19" w14:textId="77777777" w:rsidR="008B1873" w:rsidRDefault="008B187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538E2D4" w14:textId="77777777" w:rsidR="00E960BB" w:rsidRPr="009A5320" w:rsidRDefault="003C1B8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9A5320">
        <w:rPr>
          <w:rFonts w:ascii="Corbel" w:hAnsi="Corbel"/>
          <w:b w:val="0"/>
          <w:szCs w:val="24"/>
        </w:rPr>
        <w:t>zaliczenie z oceną</w:t>
      </w:r>
    </w:p>
    <w:p w14:paraId="6262A333" w14:textId="77777777" w:rsidR="003C1B86" w:rsidRPr="009A5320" w:rsidRDefault="003C1B8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D1BC09A" w14:textId="77777777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A5320">
        <w:rPr>
          <w:rFonts w:ascii="Corbel" w:hAnsi="Corbel"/>
          <w:szCs w:val="24"/>
        </w:rPr>
        <w:t xml:space="preserve">2.Wymagania wstępne </w:t>
      </w:r>
    </w:p>
    <w:p w14:paraId="2CB8D56C" w14:textId="77777777" w:rsidR="008B1873" w:rsidRPr="009A5320" w:rsidRDefault="008B1873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A5320" w14:paraId="409A34DA" w14:textId="77777777" w:rsidTr="00745302">
        <w:tc>
          <w:tcPr>
            <w:tcW w:w="9670" w:type="dxa"/>
          </w:tcPr>
          <w:p w14:paraId="49E06547" w14:textId="77777777" w:rsidR="0085747A" w:rsidRPr="009A5320" w:rsidRDefault="009A5320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A53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geografii w zakresie szkoły średniej</w:t>
            </w:r>
          </w:p>
        </w:tc>
      </w:tr>
    </w:tbl>
    <w:p w14:paraId="76EA63C9" w14:textId="77777777" w:rsidR="00153C41" w:rsidRPr="009A5320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90318FF" w14:textId="77777777" w:rsidR="0085747A" w:rsidRPr="009A5320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A5320">
        <w:rPr>
          <w:rFonts w:ascii="Corbel" w:hAnsi="Corbel"/>
          <w:szCs w:val="24"/>
        </w:rPr>
        <w:lastRenderedPageBreak/>
        <w:t>3.</w:t>
      </w:r>
      <w:r w:rsidR="0085747A" w:rsidRPr="009A5320">
        <w:rPr>
          <w:rFonts w:ascii="Corbel" w:hAnsi="Corbel"/>
          <w:szCs w:val="24"/>
        </w:rPr>
        <w:t xml:space="preserve"> </w:t>
      </w:r>
      <w:r w:rsidR="00A84C85" w:rsidRPr="009A5320">
        <w:rPr>
          <w:rFonts w:ascii="Corbel" w:hAnsi="Corbel"/>
          <w:szCs w:val="24"/>
        </w:rPr>
        <w:t>cele, efekty uczenia się</w:t>
      </w:r>
      <w:r w:rsidR="0085747A" w:rsidRPr="009A5320">
        <w:rPr>
          <w:rFonts w:ascii="Corbel" w:hAnsi="Corbel"/>
          <w:szCs w:val="24"/>
        </w:rPr>
        <w:t xml:space="preserve"> , treści Programowe i stosowane metody Dydaktyczne</w:t>
      </w:r>
    </w:p>
    <w:p w14:paraId="26E2B598" w14:textId="77777777" w:rsidR="0085747A" w:rsidRPr="009A5320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25D6295" w14:textId="77777777" w:rsidR="0085747A" w:rsidRPr="009A5320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A5320">
        <w:rPr>
          <w:rFonts w:ascii="Corbel" w:hAnsi="Corbel"/>
          <w:sz w:val="24"/>
          <w:szCs w:val="24"/>
        </w:rPr>
        <w:t xml:space="preserve">3.1 </w:t>
      </w:r>
      <w:r w:rsidR="00C05F44" w:rsidRPr="009A5320">
        <w:rPr>
          <w:rFonts w:ascii="Corbel" w:hAnsi="Corbel"/>
          <w:sz w:val="24"/>
          <w:szCs w:val="24"/>
        </w:rPr>
        <w:t>Cele przedmiotu</w:t>
      </w:r>
    </w:p>
    <w:p w14:paraId="339BCA38" w14:textId="77777777" w:rsidR="00F83B28" w:rsidRPr="009A5320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1C1ADE" w:rsidRPr="009A5320" w14:paraId="60CB499A" w14:textId="77777777" w:rsidTr="002A1836">
        <w:tc>
          <w:tcPr>
            <w:tcW w:w="851" w:type="dxa"/>
            <w:vAlign w:val="center"/>
          </w:tcPr>
          <w:p w14:paraId="7AA982E2" w14:textId="77777777" w:rsidR="001C1ADE" w:rsidRPr="009A5320" w:rsidRDefault="001C1AD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A5320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</w:tcPr>
          <w:p w14:paraId="540F0F50" w14:textId="77777777" w:rsidR="001C1ADE" w:rsidRPr="009A5320" w:rsidRDefault="001C1ADE" w:rsidP="001C1AD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A5320">
              <w:rPr>
                <w:rFonts w:ascii="Corbel" w:hAnsi="Corbel"/>
                <w:sz w:val="24"/>
                <w:szCs w:val="24"/>
              </w:rPr>
              <w:t>Zapoznanie studentów z podstawowymi pojęciami z zakresu demografii.</w:t>
            </w:r>
          </w:p>
        </w:tc>
      </w:tr>
      <w:tr w:rsidR="001C1ADE" w:rsidRPr="009A5320" w14:paraId="3C15E460" w14:textId="77777777" w:rsidTr="002A1836">
        <w:tc>
          <w:tcPr>
            <w:tcW w:w="851" w:type="dxa"/>
            <w:vAlign w:val="center"/>
          </w:tcPr>
          <w:p w14:paraId="71D3751B" w14:textId="77777777" w:rsidR="001C1ADE" w:rsidRPr="009A5320" w:rsidRDefault="001C1AD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A5320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14:paraId="584076AE" w14:textId="77777777" w:rsidR="001C1ADE" w:rsidRPr="009A5320" w:rsidRDefault="001C1ADE" w:rsidP="001C1AD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A5320">
              <w:rPr>
                <w:rFonts w:ascii="Corbel" w:hAnsi="Corbel"/>
                <w:sz w:val="24"/>
                <w:szCs w:val="24"/>
              </w:rPr>
              <w:t>Zdobycie przez studentów wiedzy na temat zjawisk demograficznych zachodzących współcześnie w Polsce i na świecie.</w:t>
            </w:r>
          </w:p>
        </w:tc>
      </w:tr>
    </w:tbl>
    <w:p w14:paraId="2EE717AF" w14:textId="77777777" w:rsidR="0085747A" w:rsidRPr="009A532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284621F" w14:textId="77777777" w:rsidR="001D7B54" w:rsidRPr="009A5320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A5320">
        <w:rPr>
          <w:rFonts w:ascii="Corbel" w:hAnsi="Corbel"/>
          <w:b/>
          <w:sz w:val="24"/>
          <w:szCs w:val="24"/>
        </w:rPr>
        <w:t xml:space="preserve">3.2 </w:t>
      </w:r>
      <w:r w:rsidR="001D7B54" w:rsidRPr="009A5320">
        <w:rPr>
          <w:rFonts w:ascii="Corbel" w:hAnsi="Corbel"/>
          <w:b/>
          <w:sz w:val="24"/>
          <w:szCs w:val="24"/>
        </w:rPr>
        <w:t xml:space="preserve">Efekty </w:t>
      </w:r>
      <w:r w:rsidR="00C05F44" w:rsidRPr="009A5320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A5320">
        <w:rPr>
          <w:rFonts w:ascii="Corbel" w:hAnsi="Corbel"/>
          <w:b/>
          <w:sz w:val="24"/>
          <w:szCs w:val="24"/>
        </w:rPr>
        <w:t>dla przedmiotu</w:t>
      </w:r>
      <w:r w:rsidR="00445970" w:rsidRPr="009A5320">
        <w:rPr>
          <w:rFonts w:ascii="Corbel" w:hAnsi="Corbel"/>
          <w:sz w:val="24"/>
          <w:szCs w:val="24"/>
        </w:rPr>
        <w:t xml:space="preserve"> </w:t>
      </w:r>
    </w:p>
    <w:p w14:paraId="5BB53F63" w14:textId="77777777" w:rsidR="001D7B54" w:rsidRPr="009A5320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A5320" w14:paraId="3E2DC8E3" w14:textId="77777777" w:rsidTr="0071620A">
        <w:tc>
          <w:tcPr>
            <w:tcW w:w="1701" w:type="dxa"/>
            <w:vAlign w:val="center"/>
          </w:tcPr>
          <w:p w14:paraId="534DAA2E" w14:textId="77777777" w:rsidR="0085747A" w:rsidRPr="009A532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A5320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9A5320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9A5320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A5320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5869228" w14:textId="77777777" w:rsidR="0085747A" w:rsidRPr="009A5320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A5320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9A5320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A5320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76A1F480" w14:textId="77777777" w:rsidR="0085747A" w:rsidRPr="009A5320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A5320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9A5320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A5320" w14:paraId="7FBB4A0D" w14:textId="77777777" w:rsidTr="005E6E85">
        <w:tc>
          <w:tcPr>
            <w:tcW w:w="1701" w:type="dxa"/>
          </w:tcPr>
          <w:p w14:paraId="7D808600" w14:textId="77777777" w:rsidR="0085747A" w:rsidRPr="009A532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532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A5320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46A1B086" w14:textId="77777777" w:rsidR="0085747A" w:rsidRPr="009A5320" w:rsidRDefault="001C1ADE" w:rsidP="001C1AD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5320">
              <w:rPr>
                <w:rFonts w:ascii="Corbel" w:hAnsi="Corbel"/>
                <w:b w:val="0"/>
                <w:smallCaps w:val="0"/>
                <w:szCs w:val="24"/>
              </w:rPr>
              <w:t>Student zna i rozumie zjawiska i procesy demograficzne ważne z perspektywy pracy socjalnej</w:t>
            </w:r>
          </w:p>
        </w:tc>
        <w:tc>
          <w:tcPr>
            <w:tcW w:w="1873" w:type="dxa"/>
          </w:tcPr>
          <w:p w14:paraId="43FDEEB4" w14:textId="77777777" w:rsidR="0085747A" w:rsidRPr="009A5320" w:rsidRDefault="001C1AD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5320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4C5E1C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9A5320"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</w:tr>
      <w:tr w:rsidR="0085747A" w:rsidRPr="009A5320" w14:paraId="085144CE" w14:textId="77777777" w:rsidTr="005E6E85">
        <w:tc>
          <w:tcPr>
            <w:tcW w:w="1701" w:type="dxa"/>
          </w:tcPr>
          <w:p w14:paraId="4F14CCAF" w14:textId="77777777" w:rsidR="0085747A" w:rsidRPr="009A532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532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6BFD2811" w14:textId="77777777" w:rsidR="001C1ADE" w:rsidRPr="005B578C" w:rsidRDefault="001C1ADE" w:rsidP="001C1AD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B578C">
              <w:rPr>
                <w:rFonts w:ascii="Corbel" w:hAnsi="Corbel"/>
                <w:b w:val="0"/>
                <w:smallCaps w:val="0"/>
                <w:szCs w:val="24"/>
              </w:rPr>
              <w:t xml:space="preserve">Student potrafi prawidłowo interpretować zjawiska demograficzne i określać ich związek z problematyką pracy socjalnej; wykorzystywać wiedzę demograficzną </w:t>
            </w:r>
          </w:p>
          <w:p w14:paraId="69F713DA" w14:textId="77777777" w:rsidR="0085747A" w:rsidRPr="009A5320" w:rsidRDefault="001C1ADE" w:rsidP="001C1AD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B578C">
              <w:rPr>
                <w:rFonts w:ascii="Corbel" w:hAnsi="Corbel"/>
                <w:b w:val="0"/>
                <w:smallCaps w:val="0"/>
                <w:szCs w:val="24"/>
              </w:rPr>
              <w:t>do diagnozowania procesów i zjawisk społecznych w praktyce pracy socjalnej</w:t>
            </w:r>
            <w:r w:rsidR="00DF5107" w:rsidRPr="005B578C">
              <w:rPr>
                <w:rFonts w:ascii="Corbel" w:hAnsi="Corbel"/>
                <w:b w:val="0"/>
                <w:smallCaps w:val="0"/>
                <w:szCs w:val="24"/>
              </w:rPr>
              <w:t xml:space="preserve">; wykorzystywać </w:t>
            </w:r>
            <w:r w:rsidR="00943D50" w:rsidRPr="005B578C">
              <w:rPr>
                <w:rFonts w:ascii="Corbel" w:hAnsi="Corbel"/>
                <w:b w:val="0"/>
                <w:smallCaps w:val="0"/>
                <w:szCs w:val="24"/>
              </w:rPr>
              <w:t xml:space="preserve"> tę </w:t>
            </w:r>
            <w:r w:rsidR="00DF5107" w:rsidRPr="005B578C">
              <w:rPr>
                <w:rFonts w:ascii="Corbel" w:hAnsi="Corbel"/>
                <w:b w:val="0"/>
                <w:smallCaps w:val="0"/>
                <w:szCs w:val="24"/>
              </w:rPr>
              <w:t xml:space="preserve">wiedzę </w:t>
            </w:r>
            <w:r w:rsidR="00943D50" w:rsidRPr="005B578C">
              <w:rPr>
                <w:rFonts w:ascii="Corbel" w:hAnsi="Corbel"/>
                <w:b w:val="0"/>
                <w:smallCaps w:val="0"/>
                <w:szCs w:val="24"/>
              </w:rPr>
              <w:t>w zakresie kształcenia zawodowego</w:t>
            </w:r>
            <w:r w:rsidR="00943D50" w:rsidRPr="00EE69A3">
              <w:rPr>
                <w:rFonts w:ascii="Corbel" w:hAnsi="Corbel"/>
                <w:b w:val="0"/>
                <w:smallCaps w:val="0"/>
                <w:color w:val="FF0000"/>
                <w:szCs w:val="24"/>
              </w:rPr>
              <w:t xml:space="preserve"> </w:t>
            </w:r>
          </w:p>
        </w:tc>
        <w:tc>
          <w:tcPr>
            <w:tcW w:w="1873" w:type="dxa"/>
          </w:tcPr>
          <w:p w14:paraId="46C17FD1" w14:textId="77777777" w:rsidR="0085747A" w:rsidRPr="009A5320" w:rsidRDefault="0076214C" w:rsidP="005034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4C5E1C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01, K_</w:t>
            </w:r>
            <w:r w:rsidR="004C5E1C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02, K_</w:t>
            </w:r>
            <w:r w:rsidR="004C5E1C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 w:rsidR="005034CB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</w:tr>
      <w:tr w:rsidR="0085747A" w:rsidRPr="009A5320" w14:paraId="4A5694A3" w14:textId="77777777" w:rsidTr="005E6E85">
        <w:tc>
          <w:tcPr>
            <w:tcW w:w="1701" w:type="dxa"/>
          </w:tcPr>
          <w:p w14:paraId="30C93814" w14:textId="77777777" w:rsidR="0085747A" w:rsidRPr="009A5320" w:rsidRDefault="000C300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532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3279154F" w14:textId="77777777" w:rsidR="0085747A" w:rsidRPr="009A5320" w:rsidRDefault="001C1ADE" w:rsidP="001C1AD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5320">
              <w:rPr>
                <w:rFonts w:ascii="Corbel" w:hAnsi="Corbel"/>
                <w:b w:val="0"/>
                <w:smallCaps w:val="0"/>
                <w:szCs w:val="24"/>
              </w:rPr>
              <w:t>Student ma kompetencje do posługiwania się podstawowymi podejściami demograficznymi przydatnymi w pracy socjalnej</w:t>
            </w:r>
          </w:p>
        </w:tc>
        <w:tc>
          <w:tcPr>
            <w:tcW w:w="1873" w:type="dxa"/>
          </w:tcPr>
          <w:p w14:paraId="6A333A75" w14:textId="77777777" w:rsidR="0085747A" w:rsidRPr="009A5320" w:rsidRDefault="001C1AD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5320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4C5E1C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9A5320"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</w:tr>
    </w:tbl>
    <w:p w14:paraId="76910DE6" w14:textId="77777777" w:rsidR="0085747A" w:rsidRPr="009A5320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5CF24D8" w14:textId="77777777" w:rsidR="0085747A" w:rsidRPr="009A5320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A5320">
        <w:rPr>
          <w:rFonts w:ascii="Corbel" w:hAnsi="Corbel"/>
          <w:b/>
          <w:sz w:val="24"/>
          <w:szCs w:val="24"/>
        </w:rPr>
        <w:t>3.3</w:t>
      </w:r>
      <w:r w:rsidR="001D7B54" w:rsidRPr="009A5320">
        <w:rPr>
          <w:rFonts w:ascii="Corbel" w:hAnsi="Corbel"/>
          <w:b/>
          <w:sz w:val="24"/>
          <w:szCs w:val="24"/>
        </w:rPr>
        <w:t xml:space="preserve"> </w:t>
      </w:r>
      <w:r w:rsidR="0085747A" w:rsidRPr="009A5320">
        <w:rPr>
          <w:rFonts w:ascii="Corbel" w:hAnsi="Corbel"/>
          <w:b/>
          <w:sz w:val="24"/>
          <w:szCs w:val="24"/>
        </w:rPr>
        <w:t>T</w:t>
      </w:r>
      <w:r w:rsidR="001D7B54" w:rsidRPr="009A5320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9A5320">
        <w:rPr>
          <w:rFonts w:ascii="Corbel" w:hAnsi="Corbel"/>
          <w:sz w:val="24"/>
          <w:szCs w:val="24"/>
        </w:rPr>
        <w:t xml:space="preserve">  </w:t>
      </w:r>
    </w:p>
    <w:p w14:paraId="66C548B6" w14:textId="77777777" w:rsidR="0085747A" w:rsidRPr="009A5320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A5320">
        <w:rPr>
          <w:rFonts w:ascii="Corbel" w:hAnsi="Corbel"/>
          <w:sz w:val="24"/>
          <w:szCs w:val="24"/>
        </w:rPr>
        <w:t xml:space="preserve">Problematyka wykładu </w:t>
      </w:r>
    </w:p>
    <w:p w14:paraId="39834A94" w14:textId="77777777" w:rsidR="00675843" w:rsidRPr="009A5320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A5320" w14:paraId="76736768" w14:textId="77777777" w:rsidTr="00923D7D">
        <w:tc>
          <w:tcPr>
            <w:tcW w:w="9639" w:type="dxa"/>
          </w:tcPr>
          <w:p w14:paraId="7CD0EF25" w14:textId="77777777" w:rsidR="0085747A" w:rsidRPr="009A5320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A532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A5320" w14:paraId="3F9312B5" w14:textId="77777777" w:rsidTr="00923D7D">
        <w:tc>
          <w:tcPr>
            <w:tcW w:w="9639" w:type="dxa"/>
          </w:tcPr>
          <w:p w14:paraId="4453027B" w14:textId="77777777" w:rsidR="0085747A" w:rsidRPr="009A5320" w:rsidRDefault="008B1873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14:paraId="0841846C" w14:textId="77777777" w:rsidR="0085747A" w:rsidRPr="009A5320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481CE78" w14:textId="77777777" w:rsidR="0085747A" w:rsidRPr="00943D50" w:rsidRDefault="0085747A" w:rsidP="00943D5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A5320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A5320">
        <w:rPr>
          <w:rFonts w:ascii="Corbel" w:hAnsi="Corbel"/>
          <w:sz w:val="24"/>
          <w:szCs w:val="24"/>
        </w:rPr>
        <w:t xml:space="preserve">, </w:t>
      </w:r>
      <w:r w:rsidRPr="009A5320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A5320" w14:paraId="68D2FFCC" w14:textId="77777777" w:rsidTr="00923D7D">
        <w:tc>
          <w:tcPr>
            <w:tcW w:w="9639" w:type="dxa"/>
          </w:tcPr>
          <w:p w14:paraId="12DAA405" w14:textId="77777777" w:rsidR="0085747A" w:rsidRPr="009A5320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sz w:val="24"/>
                <w:szCs w:val="24"/>
              </w:rPr>
            </w:pPr>
            <w:r w:rsidRPr="009A5320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1C1ADE" w:rsidRPr="009A5320" w14:paraId="445B48B2" w14:textId="77777777" w:rsidTr="00923D7D">
        <w:tc>
          <w:tcPr>
            <w:tcW w:w="9639" w:type="dxa"/>
          </w:tcPr>
          <w:p w14:paraId="01AC26DB" w14:textId="77777777" w:rsidR="001C1ADE" w:rsidRPr="009A5320" w:rsidRDefault="001C1ADE" w:rsidP="001C1AD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A5320">
              <w:rPr>
                <w:rFonts w:ascii="Corbel" w:hAnsi="Corbel"/>
                <w:sz w:val="24"/>
                <w:szCs w:val="24"/>
              </w:rPr>
              <w:t>Wybrane miary i wskaźniki demograficzne</w:t>
            </w:r>
          </w:p>
        </w:tc>
      </w:tr>
      <w:tr w:rsidR="001C1ADE" w:rsidRPr="009A5320" w14:paraId="1C986609" w14:textId="77777777" w:rsidTr="00923D7D">
        <w:tc>
          <w:tcPr>
            <w:tcW w:w="9639" w:type="dxa"/>
          </w:tcPr>
          <w:p w14:paraId="7D00A3CA" w14:textId="77777777" w:rsidR="001C1ADE" w:rsidRPr="009A5320" w:rsidRDefault="001C1ADE" w:rsidP="001C1AD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A5320">
              <w:rPr>
                <w:rFonts w:ascii="Corbel" w:hAnsi="Corbel"/>
                <w:sz w:val="24"/>
                <w:szCs w:val="24"/>
              </w:rPr>
              <w:t>Teoria przejścia demograficznego</w:t>
            </w:r>
          </w:p>
        </w:tc>
      </w:tr>
      <w:tr w:rsidR="001C1ADE" w:rsidRPr="009A5320" w14:paraId="16AE5B4D" w14:textId="77777777" w:rsidTr="00923D7D">
        <w:tc>
          <w:tcPr>
            <w:tcW w:w="9639" w:type="dxa"/>
          </w:tcPr>
          <w:p w14:paraId="1D8F1F3E" w14:textId="77777777" w:rsidR="001C1ADE" w:rsidRPr="009A5320" w:rsidRDefault="001C1ADE" w:rsidP="001C1AD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A5320">
              <w:rPr>
                <w:rFonts w:ascii="Corbel" w:hAnsi="Corbel"/>
                <w:sz w:val="24"/>
                <w:szCs w:val="24"/>
              </w:rPr>
              <w:t>Źródła danych demograficznych</w:t>
            </w:r>
          </w:p>
        </w:tc>
      </w:tr>
      <w:tr w:rsidR="001C1ADE" w:rsidRPr="009A5320" w14:paraId="7C2DC57E" w14:textId="77777777" w:rsidTr="00923D7D">
        <w:tc>
          <w:tcPr>
            <w:tcW w:w="9639" w:type="dxa"/>
          </w:tcPr>
          <w:p w14:paraId="39F16147" w14:textId="77777777" w:rsidR="001C1ADE" w:rsidRPr="009A5320" w:rsidRDefault="001C1ADE" w:rsidP="001C1AD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A5320">
              <w:rPr>
                <w:rFonts w:ascii="Corbel" w:hAnsi="Corbel"/>
                <w:sz w:val="24"/>
                <w:szCs w:val="24"/>
              </w:rPr>
              <w:t>Etapy rozwoju ludności świata. Liczba i rozmieszczenie ludności świata</w:t>
            </w:r>
          </w:p>
        </w:tc>
      </w:tr>
      <w:tr w:rsidR="001C1ADE" w:rsidRPr="009A5320" w14:paraId="7745AA4A" w14:textId="77777777" w:rsidTr="00923D7D">
        <w:tc>
          <w:tcPr>
            <w:tcW w:w="9639" w:type="dxa"/>
          </w:tcPr>
          <w:p w14:paraId="02FE77C6" w14:textId="77777777" w:rsidR="001C1ADE" w:rsidRPr="009A5320" w:rsidRDefault="001C1ADE" w:rsidP="001C1AD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A5320">
              <w:rPr>
                <w:rFonts w:ascii="Corbel" w:hAnsi="Corbel"/>
                <w:sz w:val="24"/>
                <w:szCs w:val="24"/>
              </w:rPr>
              <w:t>Demografia Polski i Podkarpacia na tle UE</w:t>
            </w:r>
          </w:p>
        </w:tc>
      </w:tr>
    </w:tbl>
    <w:p w14:paraId="46A2BE0A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C61586D" w14:textId="77777777" w:rsidR="00943D50" w:rsidRDefault="00943D5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D8A42C8" w14:textId="77777777" w:rsidR="00943D50" w:rsidRDefault="00943D5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C30F627" w14:textId="77777777" w:rsidR="00943D50" w:rsidRDefault="00943D5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D602DFB" w14:textId="77777777" w:rsidR="00943D50" w:rsidRPr="009A5320" w:rsidRDefault="00943D5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DD0BABE" w14:textId="77777777" w:rsidR="0085747A" w:rsidRPr="009A5320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A5320">
        <w:rPr>
          <w:rFonts w:ascii="Corbel" w:hAnsi="Corbel"/>
          <w:smallCaps w:val="0"/>
          <w:szCs w:val="24"/>
        </w:rPr>
        <w:lastRenderedPageBreak/>
        <w:t>3.4 Metody dydaktyczne</w:t>
      </w:r>
      <w:r w:rsidRPr="009A5320">
        <w:rPr>
          <w:rFonts w:ascii="Corbel" w:hAnsi="Corbel"/>
          <w:b w:val="0"/>
          <w:smallCaps w:val="0"/>
          <w:szCs w:val="24"/>
        </w:rPr>
        <w:t xml:space="preserve"> </w:t>
      </w:r>
    </w:p>
    <w:p w14:paraId="2B98EC95" w14:textId="77777777" w:rsidR="008B1873" w:rsidRDefault="008B1873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4B8D6A3" w14:textId="77777777" w:rsidR="0085747A" w:rsidRPr="009A5320" w:rsidRDefault="001C1AD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A5320">
        <w:rPr>
          <w:rFonts w:ascii="Corbel" w:hAnsi="Corbel"/>
          <w:b w:val="0"/>
          <w:smallCaps w:val="0"/>
          <w:szCs w:val="24"/>
        </w:rPr>
        <w:t>Wykład wprowadzający z prezentacją multimedialną, dyskusja, analiza przykładów</w:t>
      </w:r>
    </w:p>
    <w:p w14:paraId="620F0221" w14:textId="77777777" w:rsidR="00E960BB" w:rsidRPr="009A5320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4D1A0CC" w14:textId="77777777" w:rsidR="0085747A" w:rsidRPr="009A5320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A5320">
        <w:rPr>
          <w:rFonts w:ascii="Corbel" w:hAnsi="Corbel"/>
          <w:smallCaps w:val="0"/>
          <w:szCs w:val="24"/>
        </w:rPr>
        <w:t xml:space="preserve">4. </w:t>
      </w:r>
      <w:r w:rsidR="0085747A" w:rsidRPr="009A5320">
        <w:rPr>
          <w:rFonts w:ascii="Corbel" w:hAnsi="Corbel"/>
          <w:smallCaps w:val="0"/>
          <w:szCs w:val="24"/>
        </w:rPr>
        <w:t>METODY I KRYTERIA OCENY</w:t>
      </w:r>
      <w:r w:rsidR="009F4610" w:rsidRPr="009A5320">
        <w:rPr>
          <w:rFonts w:ascii="Corbel" w:hAnsi="Corbel"/>
          <w:smallCaps w:val="0"/>
          <w:szCs w:val="24"/>
        </w:rPr>
        <w:t xml:space="preserve"> </w:t>
      </w:r>
    </w:p>
    <w:p w14:paraId="2912B922" w14:textId="77777777" w:rsidR="00923D7D" w:rsidRPr="009A5320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E550D1D" w14:textId="77777777" w:rsidR="0085747A" w:rsidRPr="00943D50" w:rsidRDefault="0085747A" w:rsidP="00943D5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A5320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9A5320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42"/>
        <w:gridCol w:w="2343"/>
      </w:tblGrid>
      <w:tr w:rsidR="0085747A" w:rsidRPr="009A5320" w14:paraId="1A3B8D49" w14:textId="77777777" w:rsidTr="00C05F44">
        <w:tc>
          <w:tcPr>
            <w:tcW w:w="1985" w:type="dxa"/>
            <w:vAlign w:val="center"/>
          </w:tcPr>
          <w:p w14:paraId="2FE5017B" w14:textId="77777777" w:rsidR="0085747A" w:rsidRPr="009A5320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A532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F768D64" w14:textId="77777777" w:rsidR="0085747A" w:rsidRPr="009A5320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A53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21B4100" w14:textId="77777777" w:rsidR="0085747A" w:rsidRPr="009A5320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A53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A53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A99404A" w14:textId="77777777" w:rsidR="00923D7D" w:rsidRPr="009A532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A532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44445EF" w14:textId="77777777" w:rsidR="0085747A" w:rsidRPr="009A532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A5320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A5320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A5320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0C300B" w:rsidRPr="009A5320" w14:paraId="46F6E8D2" w14:textId="77777777" w:rsidTr="000C300B">
        <w:tc>
          <w:tcPr>
            <w:tcW w:w="1985" w:type="dxa"/>
          </w:tcPr>
          <w:p w14:paraId="79A7EA7B" w14:textId="4517DEFB" w:rsidR="000C300B" w:rsidRPr="009A5320" w:rsidRDefault="006545B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="000C300B" w:rsidRPr="009A5320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528" w:type="dxa"/>
            <w:vMerge w:val="restart"/>
            <w:vAlign w:val="center"/>
          </w:tcPr>
          <w:p w14:paraId="39DB5D08" w14:textId="77777777" w:rsidR="000C300B" w:rsidRPr="009A5320" w:rsidRDefault="004A1969" w:rsidP="000C300B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4A1969">
              <w:rPr>
                <w:rFonts w:ascii="Corbel" w:hAnsi="Corbel"/>
                <w:sz w:val="24"/>
                <w:szCs w:val="24"/>
              </w:rPr>
              <w:t>OBSERWACJA W TRAKCIE ZAJĘĆ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4A1969">
              <w:rPr>
                <w:rFonts w:ascii="Corbel" w:hAnsi="Corbel"/>
                <w:sz w:val="24"/>
                <w:szCs w:val="24"/>
              </w:rPr>
              <w:t xml:space="preserve"> </w:t>
            </w:r>
            <w:r w:rsidR="000C300B" w:rsidRPr="004A1969">
              <w:rPr>
                <w:rFonts w:ascii="Corbel" w:hAnsi="Corbel"/>
                <w:caps/>
                <w:sz w:val="24"/>
                <w:szCs w:val="24"/>
              </w:rPr>
              <w:t>Kolokwium zaliczeniowe</w:t>
            </w:r>
          </w:p>
        </w:tc>
        <w:tc>
          <w:tcPr>
            <w:tcW w:w="2126" w:type="dxa"/>
            <w:vMerge w:val="restart"/>
            <w:vAlign w:val="center"/>
          </w:tcPr>
          <w:p w14:paraId="2F8CC88F" w14:textId="77777777" w:rsidR="000C300B" w:rsidRPr="009A5320" w:rsidRDefault="000C300B" w:rsidP="000C300B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9A5320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0C300B" w:rsidRPr="009A5320" w14:paraId="503A1B4B" w14:textId="77777777" w:rsidTr="00C05F44">
        <w:tc>
          <w:tcPr>
            <w:tcW w:w="1985" w:type="dxa"/>
          </w:tcPr>
          <w:p w14:paraId="094E9616" w14:textId="77777777" w:rsidR="000C300B" w:rsidRPr="009A5320" w:rsidRDefault="000C300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5320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vMerge/>
          </w:tcPr>
          <w:p w14:paraId="26E07CA5" w14:textId="77777777" w:rsidR="000C300B" w:rsidRPr="009A5320" w:rsidRDefault="000C300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2126" w:type="dxa"/>
            <w:vMerge/>
          </w:tcPr>
          <w:p w14:paraId="0D1A97B1" w14:textId="77777777" w:rsidR="000C300B" w:rsidRPr="009A5320" w:rsidRDefault="000C300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0C300B" w:rsidRPr="009A5320" w14:paraId="63248743" w14:textId="77777777" w:rsidTr="00C05F44">
        <w:tc>
          <w:tcPr>
            <w:tcW w:w="1985" w:type="dxa"/>
          </w:tcPr>
          <w:p w14:paraId="6035FCB6" w14:textId="77777777" w:rsidR="000C300B" w:rsidRPr="009A5320" w:rsidRDefault="000C300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5320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  <w:vMerge/>
          </w:tcPr>
          <w:p w14:paraId="122CC49C" w14:textId="77777777" w:rsidR="000C300B" w:rsidRPr="009A5320" w:rsidRDefault="000C300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2126" w:type="dxa"/>
            <w:vMerge/>
          </w:tcPr>
          <w:p w14:paraId="5A7F5D20" w14:textId="77777777" w:rsidR="000C300B" w:rsidRPr="009A5320" w:rsidRDefault="000C300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0B661219" w14:textId="77777777" w:rsidR="00923D7D" w:rsidRPr="009A5320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5D10D1D" w14:textId="77777777" w:rsidR="0085747A" w:rsidRPr="009A5320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A5320">
        <w:rPr>
          <w:rFonts w:ascii="Corbel" w:hAnsi="Corbel"/>
          <w:smallCaps w:val="0"/>
          <w:szCs w:val="24"/>
        </w:rPr>
        <w:t xml:space="preserve">4.2 </w:t>
      </w:r>
      <w:r w:rsidR="0085747A" w:rsidRPr="009A5320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A5320">
        <w:rPr>
          <w:rFonts w:ascii="Corbel" w:hAnsi="Corbel"/>
          <w:smallCaps w:val="0"/>
          <w:szCs w:val="24"/>
        </w:rPr>
        <w:t xml:space="preserve"> </w:t>
      </w:r>
    </w:p>
    <w:p w14:paraId="1FF10F0B" w14:textId="77777777" w:rsidR="00923D7D" w:rsidRPr="009A5320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A5320" w14:paraId="11CB6B97" w14:textId="77777777" w:rsidTr="00923D7D">
        <w:tc>
          <w:tcPr>
            <w:tcW w:w="9670" w:type="dxa"/>
          </w:tcPr>
          <w:p w14:paraId="7DDAD5FC" w14:textId="77777777" w:rsidR="0085747A" w:rsidRPr="009A532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F501F34" w14:textId="77777777" w:rsidR="00923D7D" w:rsidRPr="009A5320" w:rsidRDefault="001C1AD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5320">
              <w:rPr>
                <w:rFonts w:ascii="Corbel" w:hAnsi="Corbel"/>
                <w:b w:val="0"/>
                <w:smallCaps w:val="0"/>
                <w:szCs w:val="24"/>
              </w:rPr>
              <w:t>Zaliczenie kolokwium końcowego (min. 50% punktów +1)</w:t>
            </w:r>
          </w:p>
          <w:p w14:paraId="4FC9F511" w14:textId="77777777" w:rsidR="0085747A" w:rsidRPr="009A532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3EB2E3C" w14:textId="77777777" w:rsidR="0085747A" w:rsidRPr="009A532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599E59" w14:textId="77777777" w:rsidR="0085747A" w:rsidRPr="00DD56BC" w:rsidRDefault="0085747A" w:rsidP="00DD56BC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A5320">
        <w:rPr>
          <w:rFonts w:ascii="Corbel" w:hAnsi="Corbel"/>
          <w:b/>
          <w:sz w:val="24"/>
          <w:szCs w:val="24"/>
        </w:rPr>
        <w:t xml:space="preserve">5. </w:t>
      </w:r>
      <w:r w:rsidR="00C61DC5" w:rsidRPr="009A5320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A5320" w14:paraId="7F6734FF" w14:textId="77777777" w:rsidTr="003E1941">
        <w:tc>
          <w:tcPr>
            <w:tcW w:w="4962" w:type="dxa"/>
            <w:vAlign w:val="center"/>
          </w:tcPr>
          <w:p w14:paraId="791C7B0B" w14:textId="77777777" w:rsidR="0085747A" w:rsidRPr="009A5320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A5320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A5320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A5320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4A95679" w14:textId="77777777" w:rsidR="0085747A" w:rsidRPr="009A5320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A5320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A5320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A5320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A5320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A5320" w14:paraId="586E6F59" w14:textId="77777777" w:rsidTr="000C300B">
        <w:tc>
          <w:tcPr>
            <w:tcW w:w="4962" w:type="dxa"/>
          </w:tcPr>
          <w:p w14:paraId="3569210F" w14:textId="77777777" w:rsidR="0085747A" w:rsidRPr="009A5320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A5320">
              <w:rPr>
                <w:rFonts w:ascii="Corbel" w:hAnsi="Corbel"/>
                <w:sz w:val="24"/>
                <w:szCs w:val="24"/>
              </w:rPr>
              <w:t>G</w:t>
            </w:r>
            <w:r w:rsidR="0085747A" w:rsidRPr="009A5320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A5320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A5320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A5320">
              <w:rPr>
                <w:rFonts w:ascii="Corbel" w:hAnsi="Corbel"/>
                <w:sz w:val="24"/>
                <w:szCs w:val="24"/>
              </w:rPr>
              <w:t>ynikające</w:t>
            </w:r>
            <w:r w:rsidR="003F205D" w:rsidRPr="009A5320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 w:rsidRPr="009A5320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A5320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vAlign w:val="center"/>
          </w:tcPr>
          <w:p w14:paraId="1D261132" w14:textId="77777777" w:rsidR="0085747A" w:rsidRPr="009A5320" w:rsidRDefault="000C300B" w:rsidP="000C300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A5320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A5320" w14:paraId="071F29E1" w14:textId="77777777" w:rsidTr="000C300B">
        <w:tc>
          <w:tcPr>
            <w:tcW w:w="4962" w:type="dxa"/>
          </w:tcPr>
          <w:p w14:paraId="1FB28E6A" w14:textId="77777777" w:rsidR="00C61DC5" w:rsidRPr="009A5320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A5320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9A5320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00E2D42" w14:textId="77777777" w:rsidR="00C61DC5" w:rsidRPr="009A5320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A5320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vAlign w:val="center"/>
          </w:tcPr>
          <w:p w14:paraId="5AEB1205" w14:textId="77777777" w:rsidR="00C61DC5" w:rsidRPr="009A5320" w:rsidRDefault="000C300B" w:rsidP="000C300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A5320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A5320" w14:paraId="273ED67C" w14:textId="77777777" w:rsidTr="000C300B">
        <w:tc>
          <w:tcPr>
            <w:tcW w:w="4962" w:type="dxa"/>
          </w:tcPr>
          <w:p w14:paraId="51964AF8" w14:textId="77777777" w:rsidR="0071620A" w:rsidRPr="009A5320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A5320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DC6E8B5" w14:textId="77777777" w:rsidR="00C61DC5" w:rsidRPr="009A5320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A5320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vAlign w:val="center"/>
          </w:tcPr>
          <w:p w14:paraId="22DA2EB7" w14:textId="77777777" w:rsidR="00C61DC5" w:rsidRPr="009A5320" w:rsidRDefault="000C300B" w:rsidP="000C300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A5320"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85747A" w:rsidRPr="009A5320" w14:paraId="1D9402CF" w14:textId="77777777" w:rsidTr="000C300B">
        <w:tc>
          <w:tcPr>
            <w:tcW w:w="4962" w:type="dxa"/>
          </w:tcPr>
          <w:p w14:paraId="30B708C6" w14:textId="77777777" w:rsidR="0085747A" w:rsidRPr="009A5320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A5320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78D85078" w14:textId="77777777" w:rsidR="0085747A" w:rsidRPr="009A5320" w:rsidRDefault="000C300B" w:rsidP="000C300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A5320">
              <w:rPr>
                <w:rFonts w:ascii="Corbel" w:hAnsi="Corbel"/>
                <w:sz w:val="24"/>
                <w:szCs w:val="24"/>
              </w:rPr>
              <w:t>52</w:t>
            </w:r>
          </w:p>
        </w:tc>
      </w:tr>
      <w:tr w:rsidR="0085747A" w:rsidRPr="009A5320" w14:paraId="3EEDA825" w14:textId="77777777" w:rsidTr="000C300B">
        <w:tc>
          <w:tcPr>
            <w:tcW w:w="4962" w:type="dxa"/>
          </w:tcPr>
          <w:p w14:paraId="523C7260" w14:textId="77777777" w:rsidR="0085747A" w:rsidRPr="009A5320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A5320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14:paraId="73FCA909" w14:textId="77777777" w:rsidR="0085747A" w:rsidRPr="009A5320" w:rsidRDefault="000C300B" w:rsidP="000C300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A5320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E58603E" w14:textId="77777777" w:rsidR="0085747A" w:rsidRPr="009A5320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A5320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A5320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F710B54" w14:textId="77777777" w:rsidR="003E1941" w:rsidRPr="009A5320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ECC896F" w14:textId="77777777" w:rsidR="0085747A" w:rsidRPr="009A5320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A5320">
        <w:rPr>
          <w:rFonts w:ascii="Corbel" w:hAnsi="Corbel"/>
          <w:smallCaps w:val="0"/>
          <w:szCs w:val="24"/>
        </w:rPr>
        <w:t xml:space="preserve">6. </w:t>
      </w:r>
      <w:r w:rsidR="0085747A" w:rsidRPr="009A5320">
        <w:rPr>
          <w:rFonts w:ascii="Corbel" w:hAnsi="Corbel"/>
          <w:smallCaps w:val="0"/>
          <w:szCs w:val="24"/>
        </w:rPr>
        <w:t>PRAKTYKI ZAWO</w:t>
      </w:r>
      <w:r w:rsidR="009D3F3B" w:rsidRPr="009A5320">
        <w:rPr>
          <w:rFonts w:ascii="Corbel" w:hAnsi="Corbel"/>
          <w:smallCaps w:val="0"/>
          <w:szCs w:val="24"/>
        </w:rPr>
        <w:t>DOWE W RAMACH PRZEDMIOTU</w:t>
      </w:r>
    </w:p>
    <w:p w14:paraId="57C11AB9" w14:textId="77777777" w:rsidR="0085747A" w:rsidRPr="009A5320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A5320" w14:paraId="198D9967" w14:textId="77777777" w:rsidTr="0071620A">
        <w:trPr>
          <w:trHeight w:val="397"/>
        </w:trPr>
        <w:tc>
          <w:tcPr>
            <w:tcW w:w="3544" w:type="dxa"/>
          </w:tcPr>
          <w:p w14:paraId="262B1C47" w14:textId="77777777" w:rsidR="0085747A" w:rsidRPr="009A532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5320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EE886F0" w14:textId="77777777" w:rsidR="0085747A" w:rsidRPr="009A5320" w:rsidRDefault="004A196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A5320" w14:paraId="70E1761C" w14:textId="77777777" w:rsidTr="0071620A">
        <w:trPr>
          <w:trHeight w:val="397"/>
        </w:trPr>
        <w:tc>
          <w:tcPr>
            <w:tcW w:w="3544" w:type="dxa"/>
          </w:tcPr>
          <w:p w14:paraId="6842D3B1" w14:textId="77777777" w:rsidR="0085747A" w:rsidRPr="009A532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5320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6C00DE2" w14:textId="77777777" w:rsidR="0085747A" w:rsidRPr="009A5320" w:rsidRDefault="004A196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147CF64D" w14:textId="77777777"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901B1A1" w14:textId="77777777" w:rsidR="009A5320" w:rsidRDefault="009A5320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108362B" w14:textId="77777777" w:rsidR="009A5320" w:rsidRDefault="009A5320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312F0CD" w14:textId="77777777" w:rsidR="00DD56BC" w:rsidRDefault="00DD56BC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ACD8F0" w14:textId="77777777" w:rsidR="00DD56BC" w:rsidRDefault="00DD56BC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1AF18AB" w14:textId="77777777" w:rsidR="009A5320" w:rsidRPr="009A5320" w:rsidRDefault="009A5320" w:rsidP="005B578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5522466" w14:textId="77777777" w:rsidR="0085747A" w:rsidRPr="009A5320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A5320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9A5320">
        <w:rPr>
          <w:rFonts w:ascii="Corbel" w:hAnsi="Corbel"/>
          <w:smallCaps w:val="0"/>
          <w:szCs w:val="24"/>
        </w:rPr>
        <w:t>LITERATURA</w:t>
      </w:r>
      <w:r w:rsidRPr="009A5320">
        <w:rPr>
          <w:rFonts w:ascii="Corbel" w:hAnsi="Corbel"/>
          <w:smallCaps w:val="0"/>
          <w:szCs w:val="24"/>
        </w:rPr>
        <w:t xml:space="preserve"> </w:t>
      </w:r>
    </w:p>
    <w:p w14:paraId="5B4B3372" w14:textId="77777777" w:rsidR="00675843" w:rsidRPr="009A5320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A5320" w14:paraId="365C352D" w14:textId="77777777" w:rsidTr="00DD56BC">
        <w:trPr>
          <w:trHeight w:val="397"/>
        </w:trPr>
        <w:tc>
          <w:tcPr>
            <w:tcW w:w="9639" w:type="dxa"/>
          </w:tcPr>
          <w:p w14:paraId="289DB0B5" w14:textId="5C253E74" w:rsidR="009A5320" w:rsidRPr="005B578C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9A5320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4490CCD2" w14:textId="6724C780" w:rsidR="000C300B" w:rsidRPr="009A5320" w:rsidRDefault="00EE69A3" w:rsidP="000C30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Okólski, M.,  </w:t>
            </w:r>
            <w:proofErr w:type="spellStart"/>
            <w:r w:rsidR="000C300B" w:rsidRPr="009A53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Fihel</w:t>
            </w:r>
            <w:proofErr w:type="spellEnd"/>
            <w:r w:rsidR="000C300B" w:rsidRPr="009A532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</w:t>
            </w:r>
            <w:r w:rsidR="005B578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 w:rsidRPr="005B578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A.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(2012).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 w:rsidR="000C300B" w:rsidRPr="009A532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Demografia. Współczesne zjawiska i teorie</w:t>
            </w:r>
            <w:r w:rsidR="005B578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</w:t>
            </w:r>
            <w:r w:rsidR="005B578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Scholar.</w:t>
            </w:r>
          </w:p>
          <w:p w14:paraId="19503DB6" w14:textId="5B55808A" w:rsidR="000C300B" w:rsidRPr="009A5320" w:rsidRDefault="005B578C" w:rsidP="005B578C">
            <w:pPr>
              <w:pStyle w:val="Punktygwne"/>
              <w:spacing w:before="0" w:after="0"/>
              <w:ind w:left="601" w:hanging="601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B578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GUS (2017).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 w:rsidR="000C300B" w:rsidRPr="009A532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Atlas demograficzny Polski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 </w:t>
            </w:r>
            <w:r w:rsidR="000C300B" w:rsidRPr="009A53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</w:t>
            </w:r>
            <w:r w:rsidR="00EE69A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EE69A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Dostępne online : </w:t>
            </w:r>
            <w:hyperlink r:id="rId11" w:history="1">
              <w:r w:rsidR="00EE69A3" w:rsidRPr="00C720D9">
                <w:rPr>
                  <w:rStyle w:val="Hipercze"/>
                  <w:rFonts w:ascii="Corbel" w:hAnsi="Corbel"/>
                  <w:b w:val="0"/>
                  <w:smallCaps w:val="0"/>
                  <w:szCs w:val="24"/>
                </w:rPr>
                <w:t>https://stat.gov.pl/obszary-tematyczne/inne-opracowania/inne-opracowania-zbiorcze/atlas-demograficzny-polski,28,1.html</w:t>
              </w:r>
            </w:hyperlink>
            <w:r w:rsidR="00EE69A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</w:tc>
      </w:tr>
      <w:tr w:rsidR="0085747A" w:rsidRPr="009A5320" w14:paraId="640363E1" w14:textId="77777777" w:rsidTr="00DD56BC">
        <w:trPr>
          <w:trHeight w:val="397"/>
        </w:trPr>
        <w:tc>
          <w:tcPr>
            <w:tcW w:w="9639" w:type="dxa"/>
          </w:tcPr>
          <w:p w14:paraId="2554831B" w14:textId="7A3104AC" w:rsidR="009A5320" w:rsidRPr="005B578C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9A5320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7F614300" w14:textId="77777777" w:rsidR="005B578C" w:rsidRDefault="000C300B" w:rsidP="005B578C">
            <w:pPr>
              <w:pStyle w:val="Punktygwne"/>
              <w:spacing w:before="0" w:after="0"/>
              <w:ind w:left="601" w:hanging="56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B578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Harper,</w:t>
            </w:r>
            <w:r w:rsidR="00297ECB" w:rsidRPr="005B578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S. (2018).</w:t>
            </w:r>
            <w:r w:rsidRPr="005B578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Pr="005B578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Demography</w:t>
            </w:r>
            <w:proofErr w:type="spellEnd"/>
            <w:r w:rsidRPr="005B578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 </w:t>
            </w:r>
            <w:r w:rsidRPr="009A5320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US"/>
              </w:rPr>
              <w:t>A Very Short Introduction</w:t>
            </w:r>
            <w:r w:rsidR="005B578C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US"/>
              </w:rPr>
              <w:t>.</w:t>
            </w:r>
            <w:r w:rsidR="00297ECB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 xml:space="preserve"> Oxford</w:t>
            </w:r>
            <w:r w:rsidR="005B578C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:</w:t>
            </w:r>
            <w:r w:rsidR="00297ECB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 xml:space="preserve"> </w:t>
            </w:r>
            <w:proofErr w:type="spellStart"/>
            <w:r w:rsidR="00297ECB" w:rsidRPr="005B578C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Wyd</w:t>
            </w:r>
            <w:proofErr w:type="spellEnd"/>
            <w:r w:rsidR="00297ECB" w:rsidRPr="005B578C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 xml:space="preserve">. </w:t>
            </w:r>
            <w:r w:rsidR="00297ECB" w:rsidRPr="00297EC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Oxford University Press.</w:t>
            </w:r>
          </w:p>
          <w:p w14:paraId="4A90F1CC" w14:textId="466FCDF8" w:rsidR="005B578C" w:rsidRDefault="000C300B" w:rsidP="005B578C">
            <w:pPr>
              <w:pStyle w:val="Punktygwne"/>
              <w:spacing w:before="0" w:after="0"/>
              <w:ind w:left="601" w:hanging="56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97EC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Holzer,</w:t>
            </w:r>
            <w:r w:rsidR="00297ECB" w:rsidRPr="00297EC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 (2003). </w:t>
            </w:r>
            <w:r w:rsidRPr="00297EC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Demografia</w:t>
            </w:r>
            <w:r w:rsidR="005B578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 </w:t>
            </w:r>
            <w:r w:rsidRPr="00297EC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</w:t>
            </w:r>
            <w:r w:rsidR="005B578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: </w:t>
            </w:r>
            <w:r w:rsidR="00297ECB" w:rsidRPr="00297EC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Wyd. P</w:t>
            </w:r>
            <w:r w:rsidR="00297EC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olskie Wydawnictwo Ekonomiczne.</w:t>
            </w:r>
          </w:p>
          <w:p w14:paraId="10604C72" w14:textId="65FD9CD1" w:rsidR="005B578C" w:rsidRPr="00BC1A4F" w:rsidRDefault="000C300B" w:rsidP="005B578C">
            <w:pPr>
              <w:pStyle w:val="Punktygwne"/>
              <w:spacing w:before="0" w:after="0"/>
              <w:ind w:left="601" w:hanging="56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A53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Okólski, </w:t>
            </w:r>
            <w:r w:rsidR="00297EC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M.</w:t>
            </w:r>
            <w:r w:rsidR="005B578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297EC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(2004). </w:t>
            </w:r>
            <w:r w:rsidRPr="009A532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Demografia zmiany społecznej</w:t>
            </w:r>
            <w:r w:rsidR="005B578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</w:t>
            </w:r>
            <w:r w:rsidR="00297EC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</w:t>
            </w:r>
            <w:r w:rsidR="005B578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: </w:t>
            </w:r>
            <w:r w:rsidR="00297ECB" w:rsidRPr="005B578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Wyd. </w:t>
            </w:r>
            <w:r w:rsidR="00297ECB" w:rsidRPr="00BC1A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Scholar.</w:t>
            </w:r>
          </w:p>
          <w:p w14:paraId="18113484" w14:textId="07F78A6F" w:rsidR="005B578C" w:rsidRDefault="000C300B" w:rsidP="005B578C">
            <w:pPr>
              <w:pStyle w:val="Punktygwne"/>
              <w:spacing w:before="0" w:after="0"/>
              <w:ind w:left="601" w:hanging="56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B578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Okólski</w:t>
            </w:r>
            <w:r w:rsidR="000B1D13" w:rsidRPr="005B578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M. </w:t>
            </w:r>
            <w:r w:rsidR="005B578C" w:rsidRPr="005B578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red. </w:t>
            </w:r>
            <w:r w:rsidR="000B1D13" w:rsidRPr="005B578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(1990)</w:t>
            </w:r>
            <w:r w:rsidR="005B578C" w:rsidRPr="005B578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="000B1D13" w:rsidRPr="005B578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9A532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Teoria przejścia demograficznego</w:t>
            </w:r>
            <w:r w:rsidR="005B578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</w:t>
            </w:r>
            <w:r w:rsidR="000B1D1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</w:t>
            </w:r>
            <w:r w:rsidR="005B578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</w:t>
            </w:r>
            <w:r w:rsidR="000B1D1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Wyd.</w:t>
            </w:r>
            <w:r w:rsidR="005B578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0B1D1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Polskie Wydawnictwo Ekonomiczne. </w:t>
            </w:r>
          </w:p>
          <w:p w14:paraId="195B70CF" w14:textId="18A1F3C3" w:rsidR="000C300B" w:rsidRPr="005B578C" w:rsidRDefault="000C300B" w:rsidP="005B578C">
            <w:pPr>
              <w:pStyle w:val="Punktygwne"/>
              <w:spacing w:before="0" w:after="0"/>
              <w:ind w:left="601" w:hanging="56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A53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Stokowski,</w:t>
            </w:r>
            <w:r w:rsidR="000B1D1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F. (2015).</w:t>
            </w:r>
            <w:r w:rsidRPr="009A53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9A532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Demografia</w:t>
            </w:r>
            <w:r w:rsidRPr="009A53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</w:t>
            </w:r>
            <w:r w:rsidR="000B1D1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Wyd. Polskie Wydawnictwo Ekonomiczne.</w:t>
            </w:r>
          </w:p>
        </w:tc>
      </w:tr>
    </w:tbl>
    <w:p w14:paraId="711B8ECB" w14:textId="77777777" w:rsidR="0085747A" w:rsidRPr="009A5320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941FCB4" w14:textId="77777777" w:rsidR="009A5320" w:rsidRPr="009A5320" w:rsidRDefault="009A5320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3886215" w14:textId="77777777" w:rsidR="0085747A" w:rsidRPr="009A5320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A5320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A5320" w:rsidSect="0085747A">
      <w:footerReference w:type="defaul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AE4E04" w14:textId="77777777" w:rsidR="007B6690" w:rsidRDefault="007B6690" w:rsidP="00C16ABF">
      <w:pPr>
        <w:spacing w:after="0" w:line="240" w:lineRule="auto"/>
      </w:pPr>
      <w:r>
        <w:separator/>
      </w:r>
    </w:p>
  </w:endnote>
  <w:endnote w:type="continuationSeparator" w:id="0">
    <w:p w14:paraId="3ACB5968" w14:textId="77777777" w:rsidR="007B6690" w:rsidRDefault="007B669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89945327"/>
      <w:docPartObj>
        <w:docPartGallery w:val="Page Numbers (Bottom of Page)"/>
        <w:docPartUnique/>
      </w:docPartObj>
    </w:sdtPr>
    <w:sdtEndPr/>
    <w:sdtContent>
      <w:p w14:paraId="59A936A0" w14:textId="77777777" w:rsidR="009A5320" w:rsidRDefault="007B68A4">
        <w:pPr>
          <w:pStyle w:val="Stopka"/>
          <w:jc w:val="center"/>
        </w:pPr>
        <w:r>
          <w:fldChar w:fldCharType="begin"/>
        </w:r>
        <w:r w:rsidR="009A5320">
          <w:instrText>PAGE   \* MERGEFORMAT</w:instrText>
        </w:r>
        <w:r>
          <w:fldChar w:fldCharType="separate"/>
        </w:r>
        <w:r w:rsidR="000B1D13">
          <w:rPr>
            <w:noProof/>
          </w:rPr>
          <w:t>4</w:t>
        </w:r>
        <w:r>
          <w:fldChar w:fldCharType="end"/>
        </w:r>
      </w:p>
    </w:sdtContent>
  </w:sdt>
  <w:p w14:paraId="4BA17124" w14:textId="77777777" w:rsidR="009A5320" w:rsidRDefault="009A532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BB0659" w14:textId="77777777" w:rsidR="007B6690" w:rsidRDefault="007B6690" w:rsidP="00C16ABF">
      <w:pPr>
        <w:spacing w:after="0" w:line="240" w:lineRule="auto"/>
      </w:pPr>
      <w:r>
        <w:separator/>
      </w:r>
    </w:p>
  </w:footnote>
  <w:footnote w:type="continuationSeparator" w:id="0">
    <w:p w14:paraId="44A06849" w14:textId="77777777" w:rsidR="007B6690" w:rsidRDefault="007B6690" w:rsidP="00C16ABF">
      <w:pPr>
        <w:spacing w:after="0" w:line="240" w:lineRule="auto"/>
      </w:pPr>
      <w:r>
        <w:continuationSeparator/>
      </w:r>
    </w:p>
  </w:footnote>
  <w:footnote w:id="1">
    <w:p w14:paraId="4FAAFB3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1D13"/>
    <w:rsid w:val="000B28EE"/>
    <w:rsid w:val="000B3E37"/>
    <w:rsid w:val="000C300B"/>
    <w:rsid w:val="000D04B0"/>
    <w:rsid w:val="000F1C57"/>
    <w:rsid w:val="000F5615"/>
    <w:rsid w:val="00124BFF"/>
    <w:rsid w:val="0012560E"/>
    <w:rsid w:val="00127108"/>
    <w:rsid w:val="00134B13"/>
    <w:rsid w:val="001436A9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B64DF"/>
    <w:rsid w:val="001C1ADE"/>
    <w:rsid w:val="001D0A1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97ECB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A79D4"/>
    <w:rsid w:val="003B761B"/>
    <w:rsid w:val="003B7A22"/>
    <w:rsid w:val="003C0BAE"/>
    <w:rsid w:val="003C1B86"/>
    <w:rsid w:val="003D18A9"/>
    <w:rsid w:val="003D6CE2"/>
    <w:rsid w:val="003E0D80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1969"/>
    <w:rsid w:val="004A3EEA"/>
    <w:rsid w:val="004A4D1F"/>
    <w:rsid w:val="004C5E1C"/>
    <w:rsid w:val="004D5282"/>
    <w:rsid w:val="004F1551"/>
    <w:rsid w:val="004F55A3"/>
    <w:rsid w:val="005034CB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B578C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5B6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214C"/>
    <w:rsid w:val="00763BF1"/>
    <w:rsid w:val="00766FD4"/>
    <w:rsid w:val="0078168C"/>
    <w:rsid w:val="00787C2A"/>
    <w:rsid w:val="00790E27"/>
    <w:rsid w:val="0079503C"/>
    <w:rsid w:val="007A4022"/>
    <w:rsid w:val="007A6E6E"/>
    <w:rsid w:val="007B6690"/>
    <w:rsid w:val="007B68A4"/>
    <w:rsid w:val="007C3299"/>
    <w:rsid w:val="007C3BCC"/>
    <w:rsid w:val="007C4546"/>
    <w:rsid w:val="007D6E56"/>
    <w:rsid w:val="007D717A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B1873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3D50"/>
    <w:rsid w:val="009508DF"/>
    <w:rsid w:val="00950DAC"/>
    <w:rsid w:val="00954A07"/>
    <w:rsid w:val="00997F14"/>
    <w:rsid w:val="009A5320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273D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51D9C"/>
    <w:rsid w:val="00B607DB"/>
    <w:rsid w:val="00B66529"/>
    <w:rsid w:val="00B75946"/>
    <w:rsid w:val="00B8056E"/>
    <w:rsid w:val="00B819C8"/>
    <w:rsid w:val="00B82308"/>
    <w:rsid w:val="00B90885"/>
    <w:rsid w:val="00BB520A"/>
    <w:rsid w:val="00BC1A4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53D3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0744C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D56BC"/>
    <w:rsid w:val="00DE09C0"/>
    <w:rsid w:val="00DE4A14"/>
    <w:rsid w:val="00DF320D"/>
    <w:rsid w:val="00DF5107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D33EF"/>
    <w:rsid w:val="00EE32DE"/>
    <w:rsid w:val="00EE5457"/>
    <w:rsid w:val="00EE69A3"/>
    <w:rsid w:val="00F070AB"/>
    <w:rsid w:val="00F17567"/>
    <w:rsid w:val="00F27A7B"/>
    <w:rsid w:val="00F526AF"/>
    <w:rsid w:val="00F617C3"/>
    <w:rsid w:val="00F7066B"/>
    <w:rsid w:val="00F7115D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E97BD"/>
  <w15:docId w15:val="{3766F3F6-3101-4E07-AE12-5EAAF9D08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tat.gov.pl/obszary-tematyczne/inne-opracowania/inne-opracowania-zbiorcze/atlas-demograficzny-polski,28,1.htm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5D779364921343B0EFED67DAF85B8F" ma:contentTypeVersion="4" ma:contentTypeDescription="Create a new document." ma:contentTypeScope="" ma:versionID="8ff091e41e0ad5a51771610848f23aaf">
  <xsd:schema xmlns:xsd="http://www.w3.org/2001/XMLSchema" xmlns:xs="http://www.w3.org/2001/XMLSchema" xmlns:p="http://schemas.microsoft.com/office/2006/metadata/properties" xmlns:ns2="84fddf70-5d78-43c7-81fd-0ccd45993537" targetNamespace="http://schemas.microsoft.com/office/2006/metadata/properties" ma:root="true" ma:fieldsID="46fb3260325176dfbab62d5ec1371acf" ns2:_="">
    <xsd:import namespace="84fddf70-5d78-43c7-81fd-0ccd45993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fddf70-5d78-43c7-81fd-0ccd459935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7CDFAD-37CF-4F85-8FEB-3B9468E693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fddf70-5d78-43c7-81fd-0ccd459935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2B3B76-29A1-4259-9828-00B57DCFF0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D98438-0578-4AEC-A2E8-5C57AADB04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3718F21-93BA-4448-9136-A03820447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21</TotalTime>
  <Pages>1</Pages>
  <Words>715</Words>
  <Characters>4293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9</cp:revision>
  <cp:lastPrinted>2019-02-06T12:12:00Z</cp:lastPrinted>
  <dcterms:created xsi:type="dcterms:W3CDTF">2021-09-20T19:09:00Z</dcterms:created>
  <dcterms:modified xsi:type="dcterms:W3CDTF">2022-11-17T09:07:00Z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0x010100525D779364921343B0EFED67DAF85B8F</vt:lpwstr>
  </property>
</Properties>
</file>